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3B" w:rsidRDefault="008E523B" w:rsidP="004F36F3">
      <w:pPr>
        <w:spacing w:after="240"/>
        <w:ind w:firstLine="0"/>
        <w:jc w:val="center"/>
        <w:rPr>
          <w:lang w:val="ru-RU"/>
        </w:rPr>
      </w:pPr>
    </w:p>
    <w:p w:rsidR="008E523B" w:rsidRDefault="008E523B" w:rsidP="004F36F3">
      <w:pPr>
        <w:jc w:val="center"/>
        <w:rPr>
          <w:b/>
          <w:lang w:val="ru-RU"/>
        </w:rPr>
      </w:pPr>
      <w:r>
        <w:rPr>
          <w:b/>
          <w:lang w:val="ru-RU"/>
        </w:rPr>
        <w:t xml:space="preserve">СПРАВКА  </w:t>
      </w:r>
    </w:p>
    <w:p w:rsidR="008E523B" w:rsidRPr="002304B9" w:rsidRDefault="008E523B" w:rsidP="002304B9">
      <w:pPr>
        <w:jc w:val="center"/>
        <w:rPr>
          <w:b/>
          <w:lang w:val="ru-RU"/>
        </w:rPr>
      </w:pPr>
      <w:r>
        <w:rPr>
          <w:b/>
          <w:lang w:val="ru-RU"/>
        </w:rPr>
        <w:t xml:space="preserve">о состоянии законодательства, регулирующего данную сферу </w:t>
      </w:r>
    </w:p>
    <w:p w:rsidR="008E523B" w:rsidRDefault="008E523B" w:rsidP="004F36F3">
      <w:pPr>
        <w:jc w:val="center"/>
        <w:rPr>
          <w:b/>
          <w:lang w:val="ru-RU"/>
        </w:rPr>
      </w:pPr>
    </w:p>
    <w:p w:rsidR="008E523B" w:rsidRDefault="008E523B" w:rsidP="008E7C5D">
      <w:pPr>
        <w:rPr>
          <w:lang w:val="ru-RU"/>
        </w:rPr>
      </w:pPr>
      <w:r>
        <w:rPr>
          <w:lang w:val="ru-RU"/>
        </w:rPr>
        <w:t xml:space="preserve">1. Федеральный закон от 06.10.2003 № 131-ФЗ «Об общих принципах организации местного самоуправления в Российской Федерации» (в редакции закона </w:t>
      </w:r>
      <w:r w:rsidRPr="00154D6C">
        <w:rPr>
          <w:rFonts w:cs="Arial"/>
          <w:szCs w:val="26"/>
          <w:lang w:val="ru-RU"/>
        </w:rPr>
        <w:t xml:space="preserve">от </w:t>
      </w:r>
      <w:r w:rsidRPr="00154D6C">
        <w:rPr>
          <w:rFonts w:cs="Arial"/>
          <w:szCs w:val="26"/>
          <w:lang w:val="ru-RU" w:eastAsia="ru-RU"/>
        </w:rPr>
        <w:t xml:space="preserve">07.05.2013 </w:t>
      </w:r>
      <w:hyperlink r:id="rId6" w:history="1">
        <w:r>
          <w:rPr>
            <w:rFonts w:cs="Arial"/>
            <w:szCs w:val="26"/>
            <w:lang w:val="ru-RU" w:eastAsia="ru-RU"/>
          </w:rPr>
          <w:t xml:space="preserve"> №</w:t>
        </w:r>
        <w:r w:rsidRPr="00154D6C">
          <w:rPr>
            <w:rFonts w:cs="Arial"/>
            <w:szCs w:val="26"/>
            <w:lang w:val="ru-RU" w:eastAsia="ru-RU"/>
          </w:rPr>
          <w:t xml:space="preserve"> 104-ФЗ </w:t>
        </w:r>
      </w:hyperlink>
      <w:r w:rsidRPr="00154D6C">
        <w:rPr>
          <w:rFonts w:cs="Arial"/>
          <w:szCs w:val="26"/>
          <w:lang w:val="ru-RU"/>
        </w:rPr>
        <w:t>).</w:t>
      </w:r>
    </w:p>
    <w:p w:rsidR="008E523B" w:rsidRDefault="008E523B" w:rsidP="008E7C5D">
      <w:pPr>
        <w:rPr>
          <w:rFonts w:ascii="Times New Roman" w:hAnsi="Times New Roman"/>
          <w:sz w:val="24"/>
          <w:lang w:val="ru-RU" w:eastAsia="ru-RU"/>
        </w:rPr>
      </w:pPr>
      <w:r>
        <w:rPr>
          <w:lang w:val="ru-RU"/>
        </w:rPr>
        <w:t xml:space="preserve">2.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редакции закона </w:t>
      </w:r>
      <w:r w:rsidRPr="00154D6C">
        <w:rPr>
          <w:rFonts w:cs="Arial"/>
          <w:szCs w:val="26"/>
          <w:lang w:val="ru-RU" w:eastAsia="ru-RU"/>
        </w:rPr>
        <w:t xml:space="preserve">от 07.06.2013 </w:t>
      </w:r>
      <w:hyperlink r:id="rId7" w:history="1">
        <w:r>
          <w:rPr>
            <w:rFonts w:cs="Arial"/>
            <w:szCs w:val="26"/>
            <w:lang w:val="ru-RU" w:eastAsia="ru-RU"/>
          </w:rPr>
          <w:t xml:space="preserve"> №</w:t>
        </w:r>
        <w:r w:rsidRPr="00154D6C">
          <w:rPr>
            <w:rFonts w:cs="Arial"/>
            <w:szCs w:val="26"/>
            <w:lang w:val="ru-RU" w:eastAsia="ru-RU"/>
          </w:rPr>
          <w:t>118-ФЗ</w:t>
        </w:r>
      </w:hyperlink>
      <w:r>
        <w:rPr>
          <w:rFonts w:ascii="Times New Roman" w:hAnsi="Times New Roman"/>
          <w:sz w:val="24"/>
          <w:lang w:val="ru-RU" w:eastAsia="ru-RU"/>
        </w:rPr>
        <w:t>).</w:t>
      </w:r>
    </w:p>
    <w:p w:rsidR="008E523B" w:rsidRPr="00154D6C" w:rsidRDefault="008E523B" w:rsidP="006F1C6B">
      <w:pPr>
        <w:rPr>
          <w:rFonts w:cs="Arial"/>
          <w:szCs w:val="26"/>
          <w:lang w:val="ru-RU"/>
        </w:rPr>
      </w:pPr>
      <w:r>
        <w:rPr>
          <w:szCs w:val="26"/>
          <w:lang w:val="ru-RU"/>
        </w:rPr>
        <w:t>3. Устав Тюменской области (принят Тюменской</w:t>
      </w:r>
      <w:r>
        <w:rPr>
          <w:rFonts w:ascii="Times New Roman" w:hAnsi="Times New Roman"/>
          <w:sz w:val="24"/>
          <w:lang w:val="ru-RU" w:eastAsia="ru-RU"/>
        </w:rPr>
        <w:t xml:space="preserve"> </w:t>
      </w:r>
      <w:r w:rsidRPr="006F1C6B">
        <w:rPr>
          <w:rFonts w:cs="Arial"/>
          <w:szCs w:val="26"/>
          <w:lang w:val="ru-RU" w:eastAsia="ru-RU"/>
        </w:rPr>
        <w:t>областной Думой 15 июня 1995 года в редакции от 04.04.2013).</w:t>
      </w:r>
    </w:p>
    <w:p w:rsidR="008E523B" w:rsidRDefault="008E523B" w:rsidP="008E7C5D">
      <w:pPr>
        <w:rPr>
          <w:rFonts w:cs="Arial"/>
          <w:szCs w:val="26"/>
          <w:lang w:val="ru-RU"/>
        </w:rPr>
      </w:pPr>
      <w:r>
        <w:rPr>
          <w:rFonts w:cs="Arial"/>
          <w:szCs w:val="26"/>
          <w:lang w:val="ru-RU" w:eastAsia="ru-RU"/>
        </w:rPr>
        <w:t>4</w:t>
      </w:r>
      <w:r w:rsidRPr="00154D6C">
        <w:rPr>
          <w:rFonts w:cs="Arial"/>
          <w:szCs w:val="26"/>
          <w:lang w:val="ru-RU" w:eastAsia="ru-RU"/>
        </w:rPr>
        <w:t xml:space="preserve">. Закон Тюменской </w:t>
      </w:r>
      <w:r>
        <w:rPr>
          <w:rFonts w:cs="Arial"/>
          <w:szCs w:val="26"/>
          <w:lang w:val="ru-RU" w:eastAsia="ru-RU"/>
        </w:rPr>
        <w:t xml:space="preserve">области </w:t>
      </w:r>
      <w:r>
        <w:rPr>
          <w:rFonts w:cs="Arial"/>
          <w:szCs w:val="26"/>
          <w:lang w:val="ru-RU"/>
        </w:rPr>
        <w:t>от 20.02.1996 № 26 «О порядке осуществления права законодательной инициативы в Тюменской областной Думе представительными органами местного самоуправления» (в редакции Закона Тюменской области от 07.06.2012 № 50).</w:t>
      </w:r>
    </w:p>
    <w:p w:rsidR="008E523B" w:rsidRDefault="008E523B" w:rsidP="008E7C5D">
      <w:pPr>
        <w:rPr>
          <w:szCs w:val="26"/>
          <w:lang w:val="ru-RU"/>
        </w:rPr>
      </w:pPr>
      <w:r>
        <w:rPr>
          <w:rFonts w:cs="Arial"/>
          <w:szCs w:val="26"/>
          <w:lang w:val="ru-RU"/>
        </w:rPr>
        <w:t xml:space="preserve">5. Законом Тюменской области </w:t>
      </w:r>
      <w:r w:rsidRPr="0079441B">
        <w:rPr>
          <w:szCs w:val="26"/>
          <w:lang w:val="ru-RU"/>
        </w:rPr>
        <w:t>от 04.11.1996 № «Об административно-территориальном устройстве Тюменской области»</w:t>
      </w:r>
      <w:r>
        <w:rPr>
          <w:szCs w:val="26"/>
          <w:lang w:val="ru-RU"/>
        </w:rPr>
        <w:t xml:space="preserve"> </w:t>
      </w:r>
      <w:r w:rsidRPr="0079441B">
        <w:rPr>
          <w:szCs w:val="26"/>
          <w:lang w:val="ru-RU"/>
        </w:rPr>
        <w:t>53</w:t>
      </w:r>
      <w:r>
        <w:rPr>
          <w:szCs w:val="26"/>
          <w:lang w:val="ru-RU"/>
        </w:rPr>
        <w:t xml:space="preserve"> (в редакции Закона Тюменской области от 28.02.2013 № 2).</w:t>
      </w:r>
    </w:p>
    <w:p w:rsidR="008E523B" w:rsidRPr="0054411A" w:rsidRDefault="008E523B" w:rsidP="008E7C5D">
      <w:pPr>
        <w:rPr>
          <w:szCs w:val="26"/>
          <w:lang w:val="ru-RU"/>
        </w:rPr>
      </w:pPr>
      <w:r>
        <w:rPr>
          <w:szCs w:val="26"/>
          <w:lang w:val="ru-RU"/>
        </w:rPr>
        <w:t xml:space="preserve">6. </w:t>
      </w:r>
      <w:hyperlink r:id="rId8" w:history="1">
        <w:r w:rsidRPr="0054411A">
          <w:rPr>
            <w:rFonts w:cs="Arial"/>
            <w:szCs w:val="26"/>
            <w:lang w:val="ru-RU"/>
          </w:rPr>
          <w:t>Закон</w:t>
        </w:r>
      </w:hyperlink>
      <w:r w:rsidRPr="0054411A">
        <w:rPr>
          <w:rFonts w:cs="Arial"/>
          <w:szCs w:val="26"/>
          <w:lang w:val="ru-RU"/>
        </w:rPr>
        <w:t xml:space="preserve"> Тюменской области от 05.11.2004 </w:t>
      </w:r>
      <w:r>
        <w:rPr>
          <w:rFonts w:cs="Arial"/>
          <w:szCs w:val="26"/>
        </w:rPr>
        <w:t>N</w:t>
      </w:r>
      <w:r w:rsidRPr="0054411A">
        <w:rPr>
          <w:rFonts w:cs="Arial"/>
          <w:szCs w:val="26"/>
          <w:lang w:val="ru-RU"/>
        </w:rPr>
        <w:t xml:space="preserve"> 263 "Об установлении границ муниципальных образований Тюменской области и наделении их статусом муниципального района, городского округа и сельского поселения"</w:t>
      </w:r>
      <w:r>
        <w:rPr>
          <w:rFonts w:cs="Arial"/>
          <w:szCs w:val="26"/>
          <w:lang w:val="ru-RU"/>
        </w:rPr>
        <w:t xml:space="preserve"> (в редакции от 04.12.2012).</w:t>
      </w:r>
    </w:p>
    <w:sectPr w:rsidR="008E523B" w:rsidRPr="0054411A" w:rsidSect="00D64B35">
      <w:headerReference w:type="even" r:id="rId9"/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23B" w:rsidRDefault="008E523B">
      <w:r>
        <w:separator/>
      </w:r>
    </w:p>
  </w:endnote>
  <w:endnote w:type="continuationSeparator" w:id="0">
    <w:p w:rsidR="008E523B" w:rsidRDefault="008E5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23B" w:rsidRDefault="008E523B">
      <w:r>
        <w:separator/>
      </w:r>
    </w:p>
  </w:footnote>
  <w:footnote w:type="continuationSeparator" w:id="0">
    <w:p w:rsidR="008E523B" w:rsidRDefault="008E52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3B" w:rsidRDefault="008E523B" w:rsidP="009009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523B" w:rsidRDefault="008E52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3B" w:rsidRDefault="008E523B" w:rsidP="009009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E523B" w:rsidRDefault="008E523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6F3"/>
    <w:rsid w:val="00000321"/>
    <w:rsid w:val="00000974"/>
    <w:rsid w:val="00001026"/>
    <w:rsid w:val="0000135C"/>
    <w:rsid w:val="00001472"/>
    <w:rsid w:val="00001597"/>
    <w:rsid w:val="000015CC"/>
    <w:rsid w:val="00001738"/>
    <w:rsid w:val="000018AA"/>
    <w:rsid w:val="00001B3A"/>
    <w:rsid w:val="000023B3"/>
    <w:rsid w:val="00002874"/>
    <w:rsid w:val="00002AAB"/>
    <w:rsid w:val="00002B4F"/>
    <w:rsid w:val="00002F54"/>
    <w:rsid w:val="00002F88"/>
    <w:rsid w:val="00003495"/>
    <w:rsid w:val="00003541"/>
    <w:rsid w:val="000036CC"/>
    <w:rsid w:val="00003A61"/>
    <w:rsid w:val="000042EA"/>
    <w:rsid w:val="00004812"/>
    <w:rsid w:val="00004BB3"/>
    <w:rsid w:val="00005091"/>
    <w:rsid w:val="0000565B"/>
    <w:rsid w:val="00005661"/>
    <w:rsid w:val="00005782"/>
    <w:rsid w:val="0000603D"/>
    <w:rsid w:val="0000610A"/>
    <w:rsid w:val="0000646F"/>
    <w:rsid w:val="0000770C"/>
    <w:rsid w:val="000104AC"/>
    <w:rsid w:val="00011156"/>
    <w:rsid w:val="00011223"/>
    <w:rsid w:val="00011949"/>
    <w:rsid w:val="00011961"/>
    <w:rsid w:val="00011BD5"/>
    <w:rsid w:val="00011E97"/>
    <w:rsid w:val="000125B2"/>
    <w:rsid w:val="000129F8"/>
    <w:rsid w:val="00012E8B"/>
    <w:rsid w:val="0001423D"/>
    <w:rsid w:val="000151B1"/>
    <w:rsid w:val="000155E9"/>
    <w:rsid w:val="00015955"/>
    <w:rsid w:val="00015E3C"/>
    <w:rsid w:val="00015EC1"/>
    <w:rsid w:val="00016130"/>
    <w:rsid w:val="00016160"/>
    <w:rsid w:val="0001651B"/>
    <w:rsid w:val="0001660B"/>
    <w:rsid w:val="00016754"/>
    <w:rsid w:val="0001681E"/>
    <w:rsid w:val="000169D0"/>
    <w:rsid w:val="00016C05"/>
    <w:rsid w:val="00016F4A"/>
    <w:rsid w:val="00017472"/>
    <w:rsid w:val="0001747F"/>
    <w:rsid w:val="00017D0D"/>
    <w:rsid w:val="00017F4B"/>
    <w:rsid w:val="000205E6"/>
    <w:rsid w:val="00020854"/>
    <w:rsid w:val="000208F3"/>
    <w:rsid w:val="00020BC8"/>
    <w:rsid w:val="00021A33"/>
    <w:rsid w:val="00021D12"/>
    <w:rsid w:val="00022A69"/>
    <w:rsid w:val="00022AF5"/>
    <w:rsid w:val="00022B8B"/>
    <w:rsid w:val="000233B3"/>
    <w:rsid w:val="00023538"/>
    <w:rsid w:val="0002376C"/>
    <w:rsid w:val="0002421D"/>
    <w:rsid w:val="000257DA"/>
    <w:rsid w:val="00025C0D"/>
    <w:rsid w:val="00025D02"/>
    <w:rsid w:val="00025E07"/>
    <w:rsid w:val="00025FB3"/>
    <w:rsid w:val="00026346"/>
    <w:rsid w:val="00026535"/>
    <w:rsid w:val="0002672A"/>
    <w:rsid w:val="00026B52"/>
    <w:rsid w:val="00026ED6"/>
    <w:rsid w:val="000274D5"/>
    <w:rsid w:val="00027747"/>
    <w:rsid w:val="00027820"/>
    <w:rsid w:val="000279B5"/>
    <w:rsid w:val="000302EC"/>
    <w:rsid w:val="000305EE"/>
    <w:rsid w:val="000312C7"/>
    <w:rsid w:val="000313B1"/>
    <w:rsid w:val="000315E1"/>
    <w:rsid w:val="00031BFA"/>
    <w:rsid w:val="00031D05"/>
    <w:rsid w:val="000323E8"/>
    <w:rsid w:val="00032E24"/>
    <w:rsid w:val="00032EA5"/>
    <w:rsid w:val="0003309B"/>
    <w:rsid w:val="000331A1"/>
    <w:rsid w:val="0003389E"/>
    <w:rsid w:val="00033FDF"/>
    <w:rsid w:val="000345AB"/>
    <w:rsid w:val="00035070"/>
    <w:rsid w:val="00035570"/>
    <w:rsid w:val="00035902"/>
    <w:rsid w:val="000359C9"/>
    <w:rsid w:val="00035C2C"/>
    <w:rsid w:val="00035C90"/>
    <w:rsid w:val="00035CFC"/>
    <w:rsid w:val="00036395"/>
    <w:rsid w:val="0003643B"/>
    <w:rsid w:val="000365D4"/>
    <w:rsid w:val="00036B4F"/>
    <w:rsid w:val="00037005"/>
    <w:rsid w:val="00037247"/>
    <w:rsid w:val="0003730D"/>
    <w:rsid w:val="00037396"/>
    <w:rsid w:val="000374D7"/>
    <w:rsid w:val="000375B5"/>
    <w:rsid w:val="00037D32"/>
    <w:rsid w:val="000408DC"/>
    <w:rsid w:val="00040B96"/>
    <w:rsid w:val="00040D9F"/>
    <w:rsid w:val="000417EE"/>
    <w:rsid w:val="00041944"/>
    <w:rsid w:val="00041FD3"/>
    <w:rsid w:val="00042102"/>
    <w:rsid w:val="000421D0"/>
    <w:rsid w:val="000423D5"/>
    <w:rsid w:val="00042BAF"/>
    <w:rsid w:val="00043072"/>
    <w:rsid w:val="00044596"/>
    <w:rsid w:val="000445FD"/>
    <w:rsid w:val="000448D0"/>
    <w:rsid w:val="00044E93"/>
    <w:rsid w:val="00045274"/>
    <w:rsid w:val="000455EA"/>
    <w:rsid w:val="00045979"/>
    <w:rsid w:val="000459BD"/>
    <w:rsid w:val="00045EC7"/>
    <w:rsid w:val="00045ED7"/>
    <w:rsid w:val="0004647A"/>
    <w:rsid w:val="00047183"/>
    <w:rsid w:val="00047322"/>
    <w:rsid w:val="0004743D"/>
    <w:rsid w:val="00050F89"/>
    <w:rsid w:val="000512F5"/>
    <w:rsid w:val="00051363"/>
    <w:rsid w:val="00051CC2"/>
    <w:rsid w:val="00051D6F"/>
    <w:rsid w:val="00051DD7"/>
    <w:rsid w:val="00052018"/>
    <w:rsid w:val="000520DA"/>
    <w:rsid w:val="00052412"/>
    <w:rsid w:val="0005291C"/>
    <w:rsid w:val="00052EE6"/>
    <w:rsid w:val="0005376B"/>
    <w:rsid w:val="00053ACB"/>
    <w:rsid w:val="00053B0E"/>
    <w:rsid w:val="000547AC"/>
    <w:rsid w:val="00054C7D"/>
    <w:rsid w:val="00054D6C"/>
    <w:rsid w:val="00055023"/>
    <w:rsid w:val="000550FB"/>
    <w:rsid w:val="000553C4"/>
    <w:rsid w:val="00055605"/>
    <w:rsid w:val="00056D0E"/>
    <w:rsid w:val="00056EE9"/>
    <w:rsid w:val="00057693"/>
    <w:rsid w:val="00057878"/>
    <w:rsid w:val="00057CA1"/>
    <w:rsid w:val="00057E74"/>
    <w:rsid w:val="00057EA1"/>
    <w:rsid w:val="000602B1"/>
    <w:rsid w:val="000602F6"/>
    <w:rsid w:val="00060970"/>
    <w:rsid w:val="00061903"/>
    <w:rsid w:val="00061B75"/>
    <w:rsid w:val="000624D2"/>
    <w:rsid w:val="00062A49"/>
    <w:rsid w:val="00062BD9"/>
    <w:rsid w:val="00063327"/>
    <w:rsid w:val="000633AE"/>
    <w:rsid w:val="00063844"/>
    <w:rsid w:val="00063D3F"/>
    <w:rsid w:val="000643F1"/>
    <w:rsid w:val="00064A0F"/>
    <w:rsid w:val="00064E0D"/>
    <w:rsid w:val="00064F92"/>
    <w:rsid w:val="00065046"/>
    <w:rsid w:val="00065485"/>
    <w:rsid w:val="00065490"/>
    <w:rsid w:val="00065715"/>
    <w:rsid w:val="00065BCA"/>
    <w:rsid w:val="00065BE6"/>
    <w:rsid w:val="000660C2"/>
    <w:rsid w:val="000660D2"/>
    <w:rsid w:val="000668CE"/>
    <w:rsid w:val="0006697D"/>
    <w:rsid w:val="00066C07"/>
    <w:rsid w:val="00067003"/>
    <w:rsid w:val="00067CA6"/>
    <w:rsid w:val="00070AAE"/>
    <w:rsid w:val="00070C1E"/>
    <w:rsid w:val="000713E6"/>
    <w:rsid w:val="000714E0"/>
    <w:rsid w:val="0007156C"/>
    <w:rsid w:val="000719B6"/>
    <w:rsid w:val="00072C20"/>
    <w:rsid w:val="00073199"/>
    <w:rsid w:val="000735AF"/>
    <w:rsid w:val="000735EF"/>
    <w:rsid w:val="0007379A"/>
    <w:rsid w:val="0007440F"/>
    <w:rsid w:val="0007447F"/>
    <w:rsid w:val="00074F70"/>
    <w:rsid w:val="00074F93"/>
    <w:rsid w:val="00075544"/>
    <w:rsid w:val="00075826"/>
    <w:rsid w:val="00075BBD"/>
    <w:rsid w:val="000764C6"/>
    <w:rsid w:val="00076505"/>
    <w:rsid w:val="00076C17"/>
    <w:rsid w:val="00077D85"/>
    <w:rsid w:val="00077FAA"/>
    <w:rsid w:val="000809A5"/>
    <w:rsid w:val="00080AC1"/>
    <w:rsid w:val="00081047"/>
    <w:rsid w:val="0008108C"/>
    <w:rsid w:val="00081470"/>
    <w:rsid w:val="00081858"/>
    <w:rsid w:val="000818CE"/>
    <w:rsid w:val="00081A04"/>
    <w:rsid w:val="0008244C"/>
    <w:rsid w:val="00082545"/>
    <w:rsid w:val="00082690"/>
    <w:rsid w:val="00082722"/>
    <w:rsid w:val="000829BC"/>
    <w:rsid w:val="00082B80"/>
    <w:rsid w:val="000835D3"/>
    <w:rsid w:val="00083B2F"/>
    <w:rsid w:val="00083C5E"/>
    <w:rsid w:val="000842C3"/>
    <w:rsid w:val="000843A5"/>
    <w:rsid w:val="00084B73"/>
    <w:rsid w:val="00085731"/>
    <w:rsid w:val="00085C0F"/>
    <w:rsid w:val="00085C82"/>
    <w:rsid w:val="00086281"/>
    <w:rsid w:val="00086AAB"/>
    <w:rsid w:val="00086CE2"/>
    <w:rsid w:val="000876F8"/>
    <w:rsid w:val="00087CE1"/>
    <w:rsid w:val="00087DBD"/>
    <w:rsid w:val="00090288"/>
    <w:rsid w:val="000909D8"/>
    <w:rsid w:val="00090CDC"/>
    <w:rsid w:val="000914C4"/>
    <w:rsid w:val="0009184A"/>
    <w:rsid w:val="00092844"/>
    <w:rsid w:val="00092A26"/>
    <w:rsid w:val="00092F13"/>
    <w:rsid w:val="000930A5"/>
    <w:rsid w:val="000936D6"/>
    <w:rsid w:val="00093761"/>
    <w:rsid w:val="000941F7"/>
    <w:rsid w:val="00094235"/>
    <w:rsid w:val="00094B73"/>
    <w:rsid w:val="00094F53"/>
    <w:rsid w:val="0009580C"/>
    <w:rsid w:val="00095E16"/>
    <w:rsid w:val="000966A3"/>
    <w:rsid w:val="00096987"/>
    <w:rsid w:val="00096DED"/>
    <w:rsid w:val="00096EF3"/>
    <w:rsid w:val="000972A1"/>
    <w:rsid w:val="00097C50"/>
    <w:rsid w:val="00097FC0"/>
    <w:rsid w:val="000A02B0"/>
    <w:rsid w:val="000A0428"/>
    <w:rsid w:val="000A0A33"/>
    <w:rsid w:val="000A0AA3"/>
    <w:rsid w:val="000A0B49"/>
    <w:rsid w:val="000A1184"/>
    <w:rsid w:val="000A14C0"/>
    <w:rsid w:val="000A1D60"/>
    <w:rsid w:val="000A1F76"/>
    <w:rsid w:val="000A26AD"/>
    <w:rsid w:val="000A2CB8"/>
    <w:rsid w:val="000A3D3D"/>
    <w:rsid w:val="000A4503"/>
    <w:rsid w:val="000A4771"/>
    <w:rsid w:val="000A4BE2"/>
    <w:rsid w:val="000A4F65"/>
    <w:rsid w:val="000A503E"/>
    <w:rsid w:val="000A5079"/>
    <w:rsid w:val="000A5F58"/>
    <w:rsid w:val="000A66F6"/>
    <w:rsid w:val="000A6B42"/>
    <w:rsid w:val="000A702A"/>
    <w:rsid w:val="000B0510"/>
    <w:rsid w:val="000B051F"/>
    <w:rsid w:val="000B0D91"/>
    <w:rsid w:val="000B164E"/>
    <w:rsid w:val="000B1CB9"/>
    <w:rsid w:val="000B1D2A"/>
    <w:rsid w:val="000B1F61"/>
    <w:rsid w:val="000B2905"/>
    <w:rsid w:val="000B2D61"/>
    <w:rsid w:val="000B351A"/>
    <w:rsid w:val="000B407C"/>
    <w:rsid w:val="000B40D7"/>
    <w:rsid w:val="000B431D"/>
    <w:rsid w:val="000B473B"/>
    <w:rsid w:val="000B47A4"/>
    <w:rsid w:val="000B4DB6"/>
    <w:rsid w:val="000B51D0"/>
    <w:rsid w:val="000B51DD"/>
    <w:rsid w:val="000B52B1"/>
    <w:rsid w:val="000B52C4"/>
    <w:rsid w:val="000B54B0"/>
    <w:rsid w:val="000B58D5"/>
    <w:rsid w:val="000B7149"/>
    <w:rsid w:val="000B786A"/>
    <w:rsid w:val="000B7954"/>
    <w:rsid w:val="000B7CE4"/>
    <w:rsid w:val="000C065F"/>
    <w:rsid w:val="000C07FE"/>
    <w:rsid w:val="000C116C"/>
    <w:rsid w:val="000C1676"/>
    <w:rsid w:val="000C171A"/>
    <w:rsid w:val="000C349C"/>
    <w:rsid w:val="000C34CF"/>
    <w:rsid w:val="000C3600"/>
    <w:rsid w:val="000C4060"/>
    <w:rsid w:val="000C4C1A"/>
    <w:rsid w:val="000C5171"/>
    <w:rsid w:val="000C5277"/>
    <w:rsid w:val="000C55E2"/>
    <w:rsid w:val="000C5B6E"/>
    <w:rsid w:val="000C5DDA"/>
    <w:rsid w:val="000C6854"/>
    <w:rsid w:val="000C6A2A"/>
    <w:rsid w:val="000C6E88"/>
    <w:rsid w:val="000C6F5C"/>
    <w:rsid w:val="000C7074"/>
    <w:rsid w:val="000C710C"/>
    <w:rsid w:val="000C74BC"/>
    <w:rsid w:val="000C7E02"/>
    <w:rsid w:val="000C7EC5"/>
    <w:rsid w:val="000D0013"/>
    <w:rsid w:val="000D0313"/>
    <w:rsid w:val="000D0635"/>
    <w:rsid w:val="000D06FA"/>
    <w:rsid w:val="000D12FA"/>
    <w:rsid w:val="000D1949"/>
    <w:rsid w:val="000D1A3B"/>
    <w:rsid w:val="000D1EA4"/>
    <w:rsid w:val="000D232E"/>
    <w:rsid w:val="000D2757"/>
    <w:rsid w:val="000D292E"/>
    <w:rsid w:val="000D2D60"/>
    <w:rsid w:val="000D2F91"/>
    <w:rsid w:val="000D34E0"/>
    <w:rsid w:val="000D39B7"/>
    <w:rsid w:val="000D3A2E"/>
    <w:rsid w:val="000D3E42"/>
    <w:rsid w:val="000D3FD6"/>
    <w:rsid w:val="000D456A"/>
    <w:rsid w:val="000D4881"/>
    <w:rsid w:val="000D4C84"/>
    <w:rsid w:val="000D4DF6"/>
    <w:rsid w:val="000D516C"/>
    <w:rsid w:val="000D53F8"/>
    <w:rsid w:val="000D602C"/>
    <w:rsid w:val="000D6620"/>
    <w:rsid w:val="000D68EA"/>
    <w:rsid w:val="000D6EB5"/>
    <w:rsid w:val="000D7040"/>
    <w:rsid w:val="000D75F3"/>
    <w:rsid w:val="000D7DAF"/>
    <w:rsid w:val="000E0565"/>
    <w:rsid w:val="000E0DF8"/>
    <w:rsid w:val="000E1409"/>
    <w:rsid w:val="000E16CC"/>
    <w:rsid w:val="000E2174"/>
    <w:rsid w:val="000E2430"/>
    <w:rsid w:val="000E2913"/>
    <w:rsid w:val="000E3251"/>
    <w:rsid w:val="000E3738"/>
    <w:rsid w:val="000E38CF"/>
    <w:rsid w:val="000E3C90"/>
    <w:rsid w:val="000E3D17"/>
    <w:rsid w:val="000E4259"/>
    <w:rsid w:val="000E45A4"/>
    <w:rsid w:val="000E4A3F"/>
    <w:rsid w:val="000E4B76"/>
    <w:rsid w:val="000E5585"/>
    <w:rsid w:val="000E566A"/>
    <w:rsid w:val="000E56DB"/>
    <w:rsid w:val="000E5A3D"/>
    <w:rsid w:val="000E689F"/>
    <w:rsid w:val="000E7955"/>
    <w:rsid w:val="000E7C3A"/>
    <w:rsid w:val="000E7EB1"/>
    <w:rsid w:val="000E7ECF"/>
    <w:rsid w:val="000F03E8"/>
    <w:rsid w:val="000F09FC"/>
    <w:rsid w:val="000F0A95"/>
    <w:rsid w:val="000F0CE0"/>
    <w:rsid w:val="000F0E02"/>
    <w:rsid w:val="000F11EC"/>
    <w:rsid w:val="000F163F"/>
    <w:rsid w:val="000F18A8"/>
    <w:rsid w:val="000F1F3E"/>
    <w:rsid w:val="000F20A3"/>
    <w:rsid w:val="000F2134"/>
    <w:rsid w:val="000F25B9"/>
    <w:rsid w:val="000F2A85"/>
    <w:rsid w:val="000F2CF5"/>
    <w:rsid w:val="000F2E8C"/>
    <w:rsid w:val="000F39BC"/>
    <w:rsid w:val="000F3D2A"/>
    <w:rsid w:val="000F3E05"/>
    <w:rsid w:val="000F446C"/>
    <w:rsid w:val="000F44B2"/>
    <w:rsid w:val="000F484F"/>
    <w:rsid w:val="000F4AE6"/>
    <w:rsid w:val="000F4BAD"/>
    <w:rsid w:val="000F4E6B"/>
    <w:rsid w:val="000F5302"/>
    <w:rsid w:val="000F5B0A"/>
    <w:rsid w:val="000F5B92"/>
    <w:rsid w:val="000F61CD"/>
    <w:rsid w:val="000F6463"/>
    <w:rsid w:val="000F65F5"/>
    <w:rsid w:val="000F7107"/>
    <w:rsid w:val="000F7A8D"/>
    <w:rsid w:val="00100938"/>
    <w:rsid w:val="00100E37"/>
    <w:rsid w:val="001012F1"/>
    <w:rsid w:val="001016B2"/>
    <w:rsid w:val="001017E2"/>
    <w:rsid w:val="001018EE"/>
    <w:rsid w:val="00101AD5"/>
    <w:rsid w:val="001024A1"/>
    <w:rsid w:val="00102C63"/>
    <w:rsid w:val="001031CB"/>
    <w:rsid w:val="00103382"/>
    <w:rsid w:val="0010433C"/>
    <w:rsid w:val="00104BA0"/>
    <w:rsid w:val="00105CAB"/>
    <w:rsid w:val="00105F6E"/>
    <w:rsid w:val="00105F8D"/>
    <w:rsid w:val="0010616A"/>
    <w:rsid w:val="0010645B"/>
    <w:rsid w:val="00106588"/>
    <w:rsid w:val="00106893"/>
    <w:rsid w:val="00107046"/>
    <w:rsid w:val="001073FC"/>
    <w:rsid w:val="00107FC0"/>
    <w:rsid w:val="00110248"/>
    <w:rsid w:val="001104B4"/>
    <w:rsid w:val="00110579"/>
    <w:rsid w:val="001113D4"/>
    <w:rsid w:val="00112172"/>
    <w:rsid w:val="00112296"/>
    <w:rsid w:val="0011231C"/>
    <w:rsid w:val="001123DE"/>
    <w:rsid w:val="0011289C"/>
    <w:rsid w:val="00113788"/>
    <w:rsid w:val="00113CD7"/>
    <w:rsid w:val="00113EA9"/>
    <w:rsid w:val="0011449B"/>
    <w:rsid w:val="001144E3"/>
    <w:rsid w:val="00114972"/>
    <w:rsid w:val="00114E3C"/>
    <w:rsid w:val="00115CA8"/>
    <w:rsid w:val="001160C1"/>
    <w:rsid w:val="00116F8F"/>
    <w:rsid w:val="00116FC5"/>
    <w:rsid w:val="00117971"/>
    <w:rsid w:val="001179F0"/>
    <w:rsid w:val="001204E4"/>
    <w:rsid w:val="0012076F"/>
    <w:rsid w:val="00120B15"/>
    <w:rsid w:val="00120B40"/>
    <w:rsid w:val="001217B2"/>
    <w:rsid w:val="00121DE2"/>
    <w:rsid w:val="00121DE3"/>
    <w:rsid w:val="00121FFC"/>
    <w:rsid w:val="0012238F"/>
    <w:rsid w:val="0012280D"/>
    <w:rsid w:val="0012371D"/>
    <w:rsid w:val="00123A2B"/>
    <w:rsid w:val="00123D7F"/>
    <w:rsid w:val="00124398"/>
    <w:rsid w:val="00124413"/>
    <w:rsid w:val="0012486E"/>
    <w:rsid w:val="001248CB"/>
    <w:rsid w:val="00124A18"/>
    <w:rsid w:val="00124E72"/>
    <w:rsid w:val="001251C3"/>
    <w:rsid w:val="0012541D"/>
    <w:rsid w:val="00125C1A"/>
    <w:rsid w:val="00126052"/>
    <w:rsid w:val="001263DE"/>
    <w:rsid w:val="001302BB"/>
    <w:rsid w:val="00130538"/>
    <w:rsid w:val="001307B5"/>
    <w:rsid w:val="00131450"/>
    <w:rsid w:val="001314E3"/>
    <w:rsid w:val="00131A17"/>
    <w:rsid w:val="00131BD5"/>
    <w:rsid w:val="00131E67"/>
    <w:rsid w:val="00132099"/>
    <w:rsid w:val="001322C5"/>
    <w:rsid w:val="00132551"/>
    <w:rsid w:val="00132924"/>
    <w:rsid w:val="00132DB1"/>
    <w:rsid w:val="00133991"/>
    <w:rsid w:val="00133D43"/>
    <w:rsid w:val="00133EF4"/>
    <w:rsid w:val="0013430C"/>
    <w:rsid w:val="00135707"/>
    <w:rsid w:val="001368E4"/>
    <w:rsid w:val="00136E16"/>
    <w:rsid w:val="00137327"/>
    <w:rsid w:val="00137372"/>
    <w:rsid w:val="00137D11"/>
    <w:rsid w:val="0014019A"/>
    <w:rsid w:val="00140248"/>
    <w:rsid w:val="00140276"/>
    <w:rsid w:val="00140CF2"/>
    <w:rsid w:val="00140E15"/>
    <w:rsid w:val="00141126"/>
    <w:rsid w:val="00141488"/>
    <w:rsid w:val="001416F3"/>
    <w:rsid w:val="00141A67"/>
    <w:rsid w:val="00142785"/>
    <w:rsid w:val="00142887"/>
    <w:rsid w:val="00142D07"/>
    <w:rsid w:val="00143304"/>
    <w:rsid w:val="001438F5"/>
    <w:rsid w:val="00143C74"/>
    <w:rsid w:val="001440BE"/>
    <w:rsid w:val="0014454B"/>
    <w:rsid w:val="00144C92"/>
    <w:rsid w:val="00145418"/>
    <w:rsid w:val="001454FD"/>
    <w:rsid w:val="00145D3C"/>
    <w:rsid w:val="00146B14"/>
    <w:rsid w:val="00147396"/>
    <w:rsid w:val="00147DCD"/>
    <w:rsid w:val="001500D4"/>
    <w:rsid w:val="001501AA"/>
    <w:rsid w:val="00150347"/>
    <w:rsid w:val="00150461"/>
    <w:rsid w:val="001504ED"/>
    <w:rsid w:val="00150B64"/>
    <w:rsid w:val="00150B6B"/>
    <w:rsid w:val="00150DC7"/>
    <w:rsid w:val="00150ED3"/>
    <w:rsid w:val="00151210"/>
    <w:rsid w:val="001516EF"/>
    <w:rsid w:val="001516F4"/>
    <w:rsid w:val="001517CD"/>
    <w:rsid w:val="00151EDF"/>
    <w:rsid w:val="0015220A"/>
    <w:rsid w:val="00152574"/>
    <w:rsid w:val="00152C01"/>
    <w:rsid w:val="00152CF9"/>
    <w:rsid w:val="00152FCB"/>
    <w:rsid w:val="001531B5"/>
    <w:rsid w:val="00153291"/>
    <w:rsid w:val="00153B51"/>
    <w:rsid w:val="00153DC6"/>
    <w:rsid w:val="001541FE"/>
    <w:rsid w:val="001543B3"/>
    <w:rsid w:val="001546C4"/>
    <w:rsid w:val="001548A0"/>
    <w:rsid w:val="00154D6C"/>
    <w:rsid w:val="00154DD0"/>
    <w:rsid w:val="00154E1D"/>
    <w:rsid w:val="0015533F"/>
    <w:rsid w:val="001554CE"/>
    <w:rsid w:val="001556E8"/>
    <w:rsid w:val="00155AD1"/>
    <w:rsid w:val="00156689"/>
    <w:rsid w:val="00156B1A"/>
    <w:rsid w:val="00156F6D"/>
    <w:rsid w:val="001570BC"/>
    <w:rsid w:val="00157688"/>
    <w:rsid w:val="001579AD"/>
    <w:rsid w:val="00157D45"/>
    <w:rsid w:val="00157EE0"/>
    <w:rsid w:val="001601E5"/>
    <w:rsid w:val="00160847"/>
    <w:rsid w:val="00160885"/>
    <w:rsid w:val="00161432"/>
    <w:rsid w:val="001617C9"/>
    <w:rsid w:val="001618B7"/>
    <w:rsid w:val="00161B6B"/>
    <w:rsid w:val="0016206D"/>
    <w:rsid w:val="001625F6"/>
    <w:rsid w:val="00162747"/>
    <w:rsid w:val="00162B06"/>
    <w:rsid w:val="00162E66"/>
    <w:rsid w:val="0016317F"/>
    <w:rsid w:val="00163437"/>
    <w:rsid w:val="00163C6D"/>
    <w:rsid w:val="00164592"/>
    <w:rsid w:val="00164A2D"/>
    <w:rsid w:val="00164AFE"/>
    <w:rsid w:val="00164E35"/>
    <w:rsid w:val="00164F8A"/>
    <w:rsid w:val="001653D9"/>
    <w:rsid w:val="00165DBE"/>
    <w:rsid w:val="00166133"/>
    <w:rsid w:val="00166266"/>
    <w:rsid w:val="00166F9A"/>
    <w:rsid w:val="001708E9"/>
    <w:rsid w:val="00170940"/>
    <w:rsid w:val="00170953"/>
    <w:rsid w:val="00171063"/>
    <w:rsid w:val="001712FE"/>
    <w:rsid w:val="0017159F"/>
    <w:rsid w:val="00171603"/>
    <w:rsid w:val="00171742"/>
    <w:rsid w:val="00171AF7"/>
    <w:rsid w:val="0017202C"/>
    <w:rsid w:val="0017227C"/>
    <w:rsid w:val="00172FF5"/>
    <w:rsid w:val="001730E2"/>
    <w:rsid w:val="001736B7"/>
    <w:rsid w:val="00173A6C"/>
    <w:rsid w:val="00174666"/>
    <w:rsid w:val="00174B33"/>
    <w:rsid w:val="00174CEB"/>
    <w:rsid w:val="0017608E"/>
    <w:rsid w:val="001761A9"/>
    <w:rsid w:val="001762D4"/>
    <w:rsid w:val="00176639"/>
    <w:rsid w:val="00176B43"/>
    <w:rsid w:val="00176DC2"/>
    <w:rsid w:val="00176FAE"/>
    <w:rsid w:val="00177A3F"/>
    <w:rsid w:val="00177ABD"/>
    <w:rsid w:val="001800F8"/>
    <w:rsid w:val="0018082C"/>
    <w:rsid w:val="00180E4C"/>
    <w:rsid w:val="00180E84"/>
    <w:rsid w:val="001811C6"/>
    <w:rsid w:val="00181484"/>
    <w:rsid w:val="00181917"/>
    <w:rsid w:val="001821EA"/>
    <w:rsid w:val="00182240"/>
    <w:rsid w:val="0018234A"/>
    <w:rsid w:val="001825E8"/>
    <w:rsid w:val="00182793"/>
    <w:rsid w:val="00182D52"/>
    <w:rsid w:val="00183300"/>
    <w:rsid w:val="00183839"/>
    <w:rsid w:val="00183CB6"/>
    <w:rsid w:val="00183E34"/>
    <w:rsid w:val="0018469F"/>
    <w:rsid w:val="00184E6C"/>
    <w:rsid w:val="0018506E"/>
    <w:rsid w:val="001850F8"/>
    <w:rsid w:val="00185498"/>
    <w:rsid w:val="00185912"/>
    <w:rsid w:val="00185C5F"/>
    <w:rsid w:val="001861F4"/>
    <w:rsid w:val="001861F7"/>
    <w:rsid w:val="001862D5"/>
    <w:rsid w:val="001868F6"/>
    <w:rsid w:val="001869B3"/>
    <w:rsid w:val="00186E50"/>
    <w:rsid w:val="00187078"/>
    <w:rsid w:val="001871C7"/>
    <w:rsid w:val="001904C4"/>
    <w:rsid w:val="001905A0"/>
    <w:rsid w:val="0019063C"/>
    <w:rsid w:val="001909E5"/>
    <w:rsid w:val="00190B6F"/>
    <w:rsid w:val="00190CC6"/>
    <w:rsid w:val="00190E2A"/>
    <w:rsid w:val="0019103D"/>
    <w:rsid w:val="001911AD"/>
    <w:rsid w:val="001916F7"/>
    <w:rsid w:val="00191A27"/>
    <w:rsid w:val="001925E0"/>
    <w:rsid w:val="001925F7"/>
    <w:rsid w:val="00192676"/>
    <w:rsid w:val="001927F4"/>
    <w:rsid w:val="001932CE"/>
    <w:rsid w:val="0019392B"/>
    <w:rsid w:val="00193EA4"/>
    <w:rsid w:val="00193F0E"/>
    <w:rsid w:val="001941D3"/>
    <w:rsid w:val="00194267"/>
    <w:rsid w:val="0019477D"/>
    <w:rsid w:val="00194D26"/>
    <w:rsid w:val="00194F1A"/>
    <w:rsid w:val="00194F98"/>
    <w:rsid w:val="00195BCF"/>
    <w:rsid w:val="00195D4E"/>
    <w:rsid w:val="00195F9E"/>
    <w:rsid w:val="00196025"/>
    <w:rsid w:val="00196216"/>
    <w:rsid w:val="001963DF"/>
    <w:rsid w:val="0019684D"/>
    <w:rsid w:val="00196895"/>
    <w:rsid w:val="00196B26"/>
    <w:rsid w:val="00196C98"/>
    <w:rsid w:val="001979C7"/>
    <w:rsid w:val="001A12EF"/>
    <w:rsid w:val="001A1AAC"/>
    <w:rsid w:val="001A1CF1"/>
    <w:rsid w:val="001A2003"/>
    <w:rsid w:val="001A2D43"/>
    <w:rsid w:val="001A34ED"/>
    <w:rsid w:val="001A37C9"/>
    <w:rsid w:val="001A39B8"/>
    <w:rsid w:val="001A4113"/>
    <w:rsid w:val="001A4477"/>
    <w:rsid w:val="001A4D26"/>
    <w:rsid w:val="001A4D29"/>
    <w:rsid w:val="001A5A2D"/>
    <w:rsid w:val="001A5AA5"/>
    <w:rsid w:val="001A5EDD"/>
    <w:rsid w:val="001A5F37"/>
    <w:rsid w:val="001A612B"/>
    <w:rsid w:val="001A6157"/>
    <w:rsid w:val="001A6849"/>
    <w:rsid w:val="001A6DFA"/>
    <w:rsid w:val="001A6F09"/>
    <w:rsid w:val="001A7BAA"/>
    <w:rsid w:val="001A7E4B"/>
    <w:rsid w:val="001B0316"/>
    <w:rsid w:val="001B05A3"/>
    <w:rsid w:val="001B06E6"/>
    <w:rsid w:val="001B0909"/>
    <w:rsid w:val="001B0B18"/>
    <w:rsid w:val="001B0D21"/>
    <w:rsid w:val="001B0FE8"/>
    <w:rsid w:val="001B1236"/>
    <w:rsid w:val="001B14C3"/>
    <w:rsid w:val="001B16D4"/>
    <w:rsid w:val="001B1955"/>
    <w:rsid w:val="001B1997"/>
    <w:rsid w:val="001B1AA4"/>
    <w:rsid w:val="001B1C7C"/>
    <w:rsid w:val="001B1F3E"/>
    <w:rsid w:val="001B2435"/>
    <w:rsid w:val="001B285C"/>
    <w:rsid w:val="001B2C08"/>
    <w:rsid w:val="001B3979"/>
    <w:rsid w:val="001B3AA9"/>
    <w:rsid w:val="001B3D43"/>
    <w:rsid w:val="001B4768"/>
    <w:rsid w:val="001B4C01"/>
    <w:rsid w:val="001B5542"/>
    <w:rsid w:val="001B5649"/>
    <w:rsid w:val="001B5D39"/>
    <w:rsid w:val="001B5E4F"/>
    <w:rsid w:val="001B5EAB"/>
    <w:rsid w:val="001B6132"/>
    <w:rsid w:val="001B651E"/>
    <w:rsid w:val="001B686C"/>
    <w:rsid w:val="001B6F1A"/>
    <w:rsid w:val="001B760C"/>
    <w:rsid w:val="001B7A5C"/>
    <w:rsid w:val="001B7C16"/>
    <w:rsid w:val="001B7C89"/>
    <w:rsid w:val="001C01B8"/>
    <w:rsid w:val="001C05E3"/>
    <w:rsid w:val="001C05F3"/>
    <w:rsid w:val="001C15C0"/>
    <w:rsid w:val="001C1C9D"/>
    <w:rsid w:val="001C1D82"/>
    <w:rsid w:val="001C1E85"/>
    <w:rsid w:val="001C2085"/>
    <w:rsid w:val="001C2181"/>
    <w:rsid w:val="001C2270"/>
    <w:rsid w:val="001C227E"/>
    <w:rsid w:val="001C360F"/>
    <w:rsid w:val="001C3C67"/>
    <w:rsid w:val="001C3E7B"/>
    <w:rsid w:val="001C40EB"/>
    <w:rsid w:val="001C4366"/>
    <w:rsid w:val="001C44D0"/>
    <w:rsid w:val="001C45AB"/>
    <w:rsid w:val="001C496A"/>
    <w:rsid w:val="001C53A3"/>
    <w:rsid w:val="001C5C85"/>
    <w:rsid w:val="001C5FEF"/>
    <w:rsid w:val="001C6625"/>
    <w:rsid w:val="001C6A7D"/>
    <w:rsid w:val="001C7148"/>
    <w:rsid w:val="001C7247"/>
    <w:rsid w:val="001C7632"/>
    <w:rsid w:val="001C7771"/>
    <w:rsid w:val="001C79C5"/>
    <w:rsid w:val="001C7B5B"/>
    <w:rsid w:val="001C7B82"/>
    <w:rsid w:val="001C7CBA"/>
    <w:rsid w:val="001D0C80"/>
    <w:rsid w:val="001D1138"/>
    <w:rsid w:val="001D12BE"/>
    <w:rsid w:val="001D132D"/>
    <w:rsid w:val="001D14A4"/>
    <w:rsid w:val="001D17AB"/>
    <w:rsid w:val="001D1C92"/>
    <w:rsid w:val="001D1E66"/>
    <w:rsid w:val="001D26EC"/>
    <w:rsid w:val="001D276C"/>
    <w:rsid w:val="001D298B"/>
    <w:rsid w:val="001D29D0"/>
    <w:rsid w:val="001D29EA"/>
    <w:rsid w:val="001D2F51"/>
    <w:rsid w:val="001D5528"/>
    <w:rsid w:val="001D5732"/>
    <w:rsid w:val="001D58EE"/>
    <w:rsid w:val="001D5B8F"/>
    <w:rsid w:val="001D65FF"/>
    <w:rsid w:val="001D6813"/>
    <w:rsid w:val="001D6937"/>
    <w:rsid w:val="001D6A81"/>
    <w:rsid w:val="001D6B67"/>
    <w:rsid w:val="001D6C4D"/>
    <w:rsid w:val="001D6FD2"/>
    <w:rsid w:val="001D7276"/>
    <w:rsid w:val="001D75C8"/>
    <w:rsid w:val="001D778D"/>
    <w:rsid w:val="001D7C08"/>
    <w:rsid w:val="001D7E77"/>
    <w:rsid w:val="001E0032"/>
    <w:rsid w:val="001E06C7"/>
    <w:rsid w:val="001E100F"/>
    <w:rsid w:val="001E11AA"/>
    <w:rsid w:val="001E1444"/>
    <w:rsid w:val="001E189F"/>
    <w:rsid w:val="001E1925"/>
    <w:rsid w:val="001E1FBF"/>
    <w:rsid w:val="001E2233"/>
    <w:rsid w:val="001E32B1"/>
    <w:rsid w:val="001E3BF4"/>
    <w:rsid w:val="001E4062"/>
    <w:rsid w:val="001E4888"/>
    <w:rsid w:val="001E5110"/>
    <w:rsid w:val="001E57C4"/>
    <w:rsid w:val="001E5C02"/>
    <w:rsid w:val="001E5D11"/>
    <w:rsid w:val="001E5F7D"/>
    <w:rsid w:val="001E639C"/>
    <w:rsid w:val="001E63C5"/>
    <w:rsid w:val="001E644F"/>
    <w:rsid w:val="001E675E"/>
    <w:rsid w:val="001E6DB7"/>
    <w:rsid w:val="001E74B0"/>
    <w:rsid w:val="001E75AB"/>
    <w:rsid w:val="001E7898"/>
    <w:rsid w:val="001E7D51"/>
    <w:rsid w:val="001E7E94"/>
    <w:rsid w:val="001E7EC8"/>
    <w:rsid w:val="001F0028"/>
    <w:rsid w:val="001F0819"/>
    <w:rsid w:val="001F0BF7"/>
    <w:rsid w:val="001F0EEF"/>
    <w:rsid w:val="001F281C"/>
    <w:rsid w:val="001F2B2E"/>
    <w:rsid w:val="001F2F74"/>
    <w:rsid w:val="001F330D"/>
    <w:rsid w:val="001F3E3A"/>
    <w:rsid w:val="001F3ED4"/>
    <w:rsid w:val="001F439D"/>
    <w:rsid w:val="001F45A3"/>
    <w:rsid w:val="001F4720"/>
    <w:rsid w:val="001F4929"/>
    <w:rsid w:val="001F502F"/>
    <w:rsid w:val="001F50A6"/>
    <w:rsid w:val="001F54E7"/>
    <w:rsid w:val="001F55C5"/>
    <w:rsid w:val="001F5CAF"/>
    <w:rsid w:val="001F601B"/>
    <w:rsid w:val="001F612A"/>
    <w:rsid w:val="001F64A7"/>
    <w:rsid w:val="001F69B0"/>
    <w:rsid w:val="001F7825"/>
    <w:rsid w:val="0020008B"/>
    <w:rsid w:val="00200AB9"/>
    <w:rsid w:val="00200B51"/>
    <w:rsid w:val="00200C01"/>
    <w:rsid w:val="00201121"/>
    <w:rsid w:val="00201D6F"/>
    <w:rsid w:val="0020238E"/>
    <w:rsid w:val="00202B9E"/>
    <w:rsid w:val="00202EB6"/>
    <w:rsid w:val="002039F2"/>
    <w:rsid w:val="00203EBA"/>
    <w:rsid w:val="00203EE6"/>
    <w:rsid w:val="00203F69"/>
    <w:rsid w:val="00205618"/>
    <w:rsid w:val="0020594C"/>
    <w:rsid w:val="0020622B"/>
    <w:rsid w:val="002070A2"/>
    <w:rsid w:val="002078C9"/>
    <w:rsid w:val="00207B9F"/>
    <w:rsid w:val="00207BE5"/>
    <w:rsid w:val="00207C22"/>
    <w:rsid w:val="00207C88"/>
    <w:rsid w:val="002109FC"/>
    <w:rsid w:val="00210C93"/>
    <w:rsid w:val="00211149"/>
    <w:rsid w:val="00211258"/>
    <w:rsid w:val="0021179D"/>
    <w:rsid w:val="0021190F"/>
    <w:rsid w:val="00213928"/>
    <w:rsid w:val="00214AE9"/>
    <w:rsid w:val="00214DBC"/>
    <w:rsid w:val="00215192"/>
    <w:rsid w:val="00215736"/>
    <w:rsid w:val="00215D71"/>
    <w:rsid w:val="002171D4"/>
    <w:rsid w:val="00217C13"/>
    <w:rsid w:val="00217E99"/>
    <w:rsid w:val="00217F4D"/>
    <w:rsid w:val="0022054A"/>
    <w:rsid w:val="0022055A"/>
    <w:rsid w:val="0022096F"/>
    <w:rsid w:val="00220B92"/>
    <w:rsid w:val="00220C10"/>
    <w:rsid w:val="002212FC"/>
    <w:rsid w:val="0022170C"/>
    <w:rsid w:val="00221ACE"/>
    <w:rsid w:val="00221E8A"/>
    <w:rsid w:val="00222231"/>
    <w:rsid w:val="00222389"/>
    <w:rsid w:val="00222497"/>
    <w:rsid w:val="00222F8B"/>
    <w:rsid w:val="00223105"/>
    <w:rsid w:val="002234AC"/>
    <w:rsid w:val="002236AA"/>
    <w:rsid w:val="002240A9"/>
    <w:rsid w:val="00224282"/>
    <w:rsid w:val="00224285"/>
    <w:rsid w:val="0022442A"/>
    <w:rsid w:val="0022473A"/>
    <w:rsid w:val="00224932"/>
    <w:rsid w:val="00224C84"/>
    <w:rsid w:val="00225342"/>
    <w:rsid w:val="002259DA"/>
    <w:rsid w:val="00225CB7"/>
    <w:rsid w:val="00226368"/>
    <w:rsid w:val="002264A8"/>
    <w:rsid w:val="0022658E"/>
    <w:rsid w:val="002270EA"/>
    <w:rsid w:val="0022750E"/>
    <w:rsid w:val="00227ABF"/>
    <w:rsid w:val="00227C51"/>
    <w:rsid w:val="00227EA1"/>
    <w:rsid w:val="002304B9"/>
    <w:rsid w:val="00230722"/>
    <w:rsid w:val="002307AA"/>
    <w:rsid w:val="00230859"/>
    <w:rsid w:val="00230FB0"/>
    <w:rsid w:val="0023132C"/>
    <w:rsid w:val="002318AA"/>
    <w:rsid w:val="002318FD"/>
    <w:rsid w:val="00231C56"/>
    <w:rsid w:val="002320F3"/>
    <w:rsid w:val="0023257B"/>
    <w:rsid w:val="00232FA7"/>
    <w:rsid w:val="002333D3"/>
    <w:rsid w:val="00233AA7"/>
    <w:rsid w:val="00233F47"/>
    <w:rsid w:val="00234141"/>
    <w:rsid w:val="002342B8"/>
    <w:rsid w:val="00234495"/>
    <w:rsid w:val="00234DAD"/>
    <w:rsid w:val="00234FDB"/>
    <w:rsid w:val="002356E9"/>
    <w:rsid w:val="002357FC"/>
    <w:rsid w:val="002358E1"/>
    <w:rsid w:val="00235A73"/>
    <w:rsid w:val="00235BFE"/>
    <w:rsid w:val="002360B0"/>
    <w:rsid w:val="0023699E"/>
    <w:rsid w:val="00236B15"/>
    <w:rsid w:val="0023701D"/>
    <w:rsid w:val="0023736F"/>
    <w:rsid w:val="00237544"/>
    <w:rsid w:val="00240226"/>
    <w:rsid w:val="002405FC"/>
    <w:rsid w:val="00240AFC"/>
    <w:rsid w:val="00241942"/>
    <w:rsid w:val="00241D66"/>
    <w:rsid w:val="00242291"/>
    <w:rsid w:val="0024229B"/>
    <w:rsid w:val="00242D8F"/>
    <w:rsid w:val="00243559"/>
    <w:rsid w:val="002438E0"/>
    <w:rsid w:val="00243AB5"/>
    <w:rsid w:val="00243DC7"/>
    <w:rsid w:val="00243E2A"/>
    <w:rsid w:val="00243FBC"/>
    <w:rsid w:val="00244605"/>
    <w:rsid w:val="00244B76"/>
    <w:rsid w:val="00244C7E"/>
    <w:rsid w:val="0024507E"/>
    <w:rsid w:val="00245697"/>
    <w:rsid w:val="002459D4"/>
    <w:rsid w:val="00245DE3"/>
    <w:rsid w:val="00245ECE"/>
    <w:rsid w:val="00246857"/>
    <w:rsid w:val="00246C03"/>
    <w:rsid w:val="00246D15"/>
    <w:rsid w:val="002470BD"/>
    <w:rsid w:val="0024769F"/>
    <w:rsid w:val="0025066D"/>
    <w:rsid w:val="00250704"/>
    <w:rsid w:val="002507D8"/>
    <w:rsid w:val="00250DFD"/>
    <w:rsid w:val="00250E13"/>
    <w:rsid w:val="0025127F"/>
    <w:rsid w:val="00251446"/>
    <w:rsid w:val="0025150C"/>
    <w:rsid w:val="00251CAE"/>
    <w:rsid w:val="0025272B"/>
    <w:rsid w:val="0025280E"/>
    <w:rsid w:val="00252A43"/>
    <w:rsid w:val="00252E7A"/>
    <w:rsid w:val="00252F89"/>
    <w:rsid w:val="002531E5"/>
    <w:rsid w:val="002538F4"/>
    <w:rsid w:val="0025417D"/>
    <w:rsid w:val="002543A3"/>
    <w:rsid w:val="00254469"/>
    <w:rsid w:val="002548A0"/>
    <w:rsid w:val="00254AC3"/>
    <w:rsid w:val="002552DF"/>
    <w:rsid w:val="002556D7"/>
    <w:rsid w:val="00256025"/>
    <w:rsid w:val="002564E1"/>
    <w:rsid w:val="0025671E"/>
    <w:rsid w:val="00256D3E"/>
    <w:rsid w:val="00256F1E"/>
    <w:rsid w:val="00256F88"/>
    <w:rsid w:val="002570B5"/>
    <w:rsid w:val="00257272"/>
    <w:rsid w:val="002572E9"/>
    <w:rsid w:val="00257D3E"/>
    <w:rsid w:val="00257D9E"/>
    <w:rsid w:val="00257F8F"/>
    <w:rsid w:val="00257FBC"/>
    <w:rsid w:val="00260227"/>
    <w:rsid w:val="002602C9"/>
    <w:rsid w:val="002606CE"/>
    <w:rsid w:val="00260A4A"/>
    <w:rsid w:val="002620FD"/>
    <w:rsid w:val="0026272A"/>
    <w:rsid w:val="00262D1C"/>
    <w:rsid w:val="002632D7"/>
    <w:rsid w:val="00263656"/>
    <w:rsid w:val="00263B95"/>
    <w:rsid w:val="00263B9D"/>
    <w:rsid w:val="00263D89"/>
    <w:rsid w:val="00263F71"/>
    <w:rsid w:val="00264116"/>
    <w:rsid w:val="002641A3"/>
    <w:rsid w:val="00264215"/>
    <w:rsid w:val="0026432E"/>
    <w:rsid w:val="002647D2"/>
    <w:rsid w:val="00264B21"/>
    <w:rsid w:val="00264CA2"/>
    <w:rsid w:val="00264CEE"/>
    <w:rsid w:val="00264E7D"/>
    <w:rsid w:val="0026523B"/>
    <w:rsid w:val="00265598"/>
    <w:rsid w:val="00265780"/>
    <w:rsid w:val="00265953"/>
    <w:rsid w:val="00265E01"/>
    <w:rsid w:val="00267355"/>
    <w:rsid w:val="0026767D"/>
    <w:rsid w:val="00267AF2"/>
    <w:rsid w:val="00267DB2"/>
    <w:rsid w:val="00267DF4"/>
    <w:rsid w:val="002706E2"/>
    <w:rsid w:val="00270C6B"/>
    <w:rsid w:val="00270F01"/>
    <w:rsid w:val="00271127"/>
    <w:rsid w:val="0027116E"/>
    <w:rsid w:val="00271908"/>
    <w:rsid w:val="002719F9"/>
    <w:rsid w:val="00271E00"/>
    <w:rsid w:val="00271F28"/>
    <w:rsid w:val="00272CED"/>
    <w:rsid w:val="00272D0E"/>
    <w:rsid w:val="00272D20"/>
    <w:rsid w:val="00272ED5"/>
    <w:rsid w:val="002730FC"/>
    <w:rsid w:val="0027324A"/>
    <w:rsid w:val="002735C7"/>
    <w:rsid w:val="00273650"/>
    <w:rsid w:val="00273D93"/>
    <w:rsid w:val="00273F0B"/>
    <w:rsid w:val="00274EBE"/>
    <w:rsid w:val="00274F04"/>
    <w:rsid w:val="00275045"/>
    <w:rsid w:val="00275A20"/>
    <w:rsid w:val="002760F2"/>
    <w:rsid w:val="002763B6"/>
    <w:rsid w:val="0027658B"/>
    <w:rsid w:val="00276E64"/>
    <w:rsid w:val="002776B4"/>
    <w:rsid w:val="00277925"/>
    <w:rsid w:val="00277C20"/>
    <w:rsid w:val="002800F4"/>
    <w:rsid w:val="0028027A"/>
    <w:rsid w:val="00280A0D"/>
    <w:rsid w:val="00280B0C"/>
    <w:rsid w:val="00280D3B"/>
    <w:rsid w:val="00281006"/>
    <w:rsid w:val="00281402"/>
    <w:rsid w:val="002819C8"/>
    <w:rsid w:val="00281C2B"/>
    <w:rsid w:val="002820AA"/>
    <w:rsid w:val="0028210D"/>
    <w:rsid w:val="0028214D"/>
    <w:rsid w:val="00282378"/>
    <w:rsid w:val="00282487"/>
    <w:rsid w:val="00282569"/>
    <w:rsid w:val="00282652"/>
    <w:rsid w:val="00282A3A"/>
    <w:rsid w:val="00282FAE"/>
    <w:rsid w:val="00282FC8"/>
    <w:rsid w:val="002830BF"/>
    <w:rsid w:val="002830EF"/>
    <w:rsid w:val="002832DA"/>
    <w:rsid w:val="00283342"/>
    <w:rsid w:val="002833CD"/>
    <w:rsid w:val="00284748"/>
    <w:rsid w:val="00284EB3"/>
    <w:rsid w:val="00284ED5"/>
    <w:rsid w:val="00285123"/>
    <w:rsid w:val="00285149"/>
    <w:rsid w:val="002851A7"/>
    <w:rsid w:val="0028555A"/>
    <w:rsid w:val="002855EE"/>
    <w:rsid w:val="0028587F"/>
    <w:rsid w:val="002859C8"/>
    <w:rsid w:val="0028620A"/>
    <w:rsid w:val="00286CBD"/>
    <w:rsid w:val="002876B8"/>
    <w:rsid w:val="002878E9"/>
    <w:rsid w:val="00287B54"/>
    <w:rsid w:val="00287CF5"/>
    <w:rsid w:val="00287EC3"/>
    <w:rsid w:val="00287F48"/>
    <w:rsid w:val="0029051F"/>
    <w:rsid w:val="002905F3"/>
    <w:rsid w:val="00290FE6"/>
    <w:rsid w:val="00290FFC"/>
    <w:rsid w:val="002915F3"/>
    <w:rsid w:val="00291BD3"/>
    <w:rsid w:val="00291C8E"/>
    <w:rsid w:val="00292396"/>
    <w:rsid w:val="00292910"/>
    <w:rsid w:val="00292AD9"/>
    <w:rsid w:val="00292D38"/>
    <w:rsid w:val="00292E94"/>
    <w:rsid w:val="0029333E"/>
    <w:rsid w:val="002934B1"/>
    <w:rsid w:val="00293FB3"/>
    <w:rsid w:val="002941AD"/>
    <w:rsid w:val="00294245"/>
    <w:rsid w:val="00294D87"/>
    <w:rsid w:val="00294D8E"/>
    <w:rsid w:val="002950A5"/>
    <w:rsid w:val="0029511A"/>
    <w:rsid w:val="002952DB"/>
    <w:rsid w:val="002958C5"/>
    <w:rsid w:val="00296504"/>
    <w:rsid w:val="0029688E"/>
    <w:rsid w:val="0029700A"/>
    <w:rsid w:val="00297501"/>
    <w:rsid w:val="00297D35"/>
    <w:rsid w:val="002A0866"/>
    <w:rsid w:val="002A0868"/>
    <w:rsid w:val="002A0ECE"/>
    <w:rsid w:val="002A16C0"/>
    <w:rsid w:val="002A16DD"/>
    <w:rsid w:val="002A1711"/>
    <w:rsid w:val="002A180A"/>
    <w:rsid w:val="002A1FA3"/>
    <w:rsid w:val="002A20C8"/>
    <w:rsid w:val="002A2158"/>
    <w:rsid w:val="002A2847"/>
    <w:rsid w:val="002A28D9"/>
    <w:rsid w:val="002A3278"/>
    <w:rsid w:val="002A3B8F"/>
    <w:rsid w:val="002A3BA0"/>
    <w:rsid w:val="002A3D2F"/>
    <w:rsid w:val="002A44AD"/>
    <w:rsid w:val="002A5836"/>
    <w:rsid w:val="002A5EDA"/>
    <w:rsid w:val="002A5EE5"/>
    <w:rsid w:val="002A60EA"/>
    <w:rsid w:val="002A69E7"/>
    <w:rsid w:val="002A6C40"/>
    <w:rsid w:val="002A729F"/>
    <w:rsid w:val="002A7A78"/>
    <w:rsid w:val="002A7D94"/>
    <w:rsid w:val="002A7F60"/>
    <w:rsid w:val="002B0632"/>
    <w:rsid w:val="002B077E"/>
    <w:rsid w:val="002B0838"/>
    <w:rsid w:val="002B0C1E"/>
    <w:rsid w:val="002B0D8C"/>
    <w:rsid w:val="002B0DD1"/>
    <w:rsid w:val="002B1615"/>
    <w:rsid w:val="002B18C3"/>
    <w:rsid w:val="002B1B5A"/>
    <w:rsid w:val="002B23E6"/>
    <w:rsid w:val="002B260B"/>
    <w:rsid w:val="002B266D"/>
    <w:rsid w:val="002B26DC"/>
    <w:rsid w:val="002B296A"/>
    <w:rsid w:val="002B29B1"/>
    <w:rsid w:val="002B2B2D"/>
    <w:rsid w:val="002B3122"/>
    <w:rsid w:val="002B3179"/>
    <w:rsid w:val="002B3417"/>
    <w:rsid w:val="002B342A"/>
    <w:rsid w:val="002B4166"/>
    <w:rsid w:val="002B42C3"/>
    <w:rsid w:val="002B48E9"/>
    <w:rsid w:val="002B54B9"/>
    <w:rsid w:val="002B5AF5"/>
    <w:rsid w:val="002B5E2D"/>
    <w:rsid w:val="002B60F2"/>
    <w:rsid w:val="002B671F"/>
    <w:rsid w:val="002B6A47"/>
    <w:rsid w:val="002B6B14"/>
    <w:rsid w:val="002B6BEC"/>
    <w:rsid w:val="002B7982"/>
    <w:rsid w:val="002B7A2F"/>
    <w:rsid w:val="002B7A66"/>
    <w:rsid w:val="002B7CCF"/>
    <w:rsid w:val="002C1324"/>
    <w:rsid w:val="002C1CCB"/>
    <w:rsid w:val="002C1E30"/>
    <w:rsid w:val="002C20D2"/>
    <w:rsid w:val="002C2400"/>
    <w:rsid w:val="002C2CC2"/>
    <w:rsid w:val="002C3150"/>
    <w:rsid w:val="002C34B6"/>
    <w:rsid w:val="002C3825"/>
    <w:rsid w:val="002C4DB4"/>
    <w:rsid w:val="002C5185"/>
    <w:rsid w:val="002C53A0"/>
    <w:rsid w:val="002C63E8"/>
    <w:rsid w:val="002C6627"/>
    <w:rsid w:val="002C74EA"/>
    <w:rsid w:val="002C77F8"/>
    <w:rsid w:val="002C78D0"/>
    <w:rsid w:val="002C7BFB"/>
    <w:rsid w:val="002C7D89"/>
    <w:rsid w:val="002D03AA"/>
    <w:rsid w:val="002D0C01"/>
    <w:rsid w:val="002D0C4E"/>
    <w:rsid w:val="002D1299"/>
    <w:rsid w:val="002D1D00"/>
    <w:rsid w:val="002D1E46"/>
    <w:rsid w:val="002D23B3"/>
    <w:rsid w:val="002D2500"/>
    <w:rsid w:val="002D2924"/>
    <w:rsid w:val="002D2B51"/>
    <w:rsid w:val="002D2B84"/>
    <w:rsid w:val="002D2D0A"/>
    <w:rsid w:val="002D321E"/>
    <w:rsid w:val="002D3732"/>
    <w:rsid w:val="002D3A47"/>
    <w:rsid w:val="002D3C46"/>
    <w:rsid w:val="002D3E38"/>
    <w:rsid w:val="002D4030"/>
    <w:rsid w:val="002D48B0"/>
    <w:rsid w:val="002D4BE8"/>
    <w:rsid w:val="002D4CC5"/>
    <w:rsid w:val="002D505F"/>
    <w:rsid w:val="002D54B5"/>
    <w:rsid w:val="002D5C0B"/>
    <w:rsid w:val="002D5CA5"/>
    <w:rsid w:val="002D61A4"/>
    <w:rsid w:val="002D64AD"/>
    <w:rsid w:val="002D6854"/>
    <w:rsid w:val="002D6C21"/>
    <w:rsid w:val="002D7376"/>
    <w:rsid w:val="002D76C0"/>
    <w:rsid w:val="002D7860"/>
    <w:rsid w:val="002D7B8B"/>
    <w:rsid w:val="002E0976"/>
    <w:rsid w:val="002E16B8"/>
    <w:rsid w:val="002E19A3"/>
    <w:rsid w:val="002E1C3B"/>
    <w:rsid w:val="002E1ED9"/>
    <w:rsid w:val="002E24EC"/>
    <w:rsid w:val="002E269F"/>
    <w:rsid w:val="002E26F7"/>
    <w:rsid w:val="002E2872"/>
    <w:rsid w:val="002E2892"/>
    <w:rsid w:val="002E28A0"/>
    <w:rsid w:val="002E2CC2"/>
    <w:rsid w:val="002E3038"/>
    <w:rsid w:val="002E33A7"/>
    <w:rsid w:val="002E33FE"/>
    <w:rsid w:val="002E3702"/>
    <w:rsid w:val="002E3A1D"/>
    <w:rsid w:val="002E3F2B"/>
    <w:rsid w:val="002E40C9"/>
    <w:rsid w:val="002E4351"/>
    <w:rsid w:val="002E44F4"/>
    <w:rsid w:val="002E45B7"/>
    <w:rsid w:val="002E49EE"/>
    <w:rsid w:val="002E522F"/>
    <w:rsid w:val="002E54D1"/>
    <w:rsid w:val="002E56BD"/>
    <w:rsid w:val="002E580D"/>
    <w:rsid w:val="002E5976"/>
    <w:rsid w:val="002E5B66"/>
    <w:rsid w:val="002E5C09"/>
    <w:rsid w:val="002E5F4D"/>
    <w:rsid w:val="002E622F"/>
    <w:rsid w:val="002F0354"/>
    <w:rsid w:val="002F06F5"/>
    <w:rsid w:val="002F0D58"/>
    <w:rsid w:val="002F13E2"/>
    <w:rsid w:val="002F17E2"/>
    <w:rsid w:val="002F1A3F"/>
    <w:rsid w:val="002F1C42"/>
    <w:rsid w:val="002F24FB"/>
    <w:rsid w:val="002F3C0E"/>
    <w:rsid w:val="002F3C24"/>
    <w:rsid w:val="002F3C50"/>
    <w:rsid w:val="002F43ED"/>
    <w:rsid w:val="002F4DEA"/>
    <w:rsid w:val="002F56C3"/>
    <w:rsid w:val="002F5906"/>
    <w:rsid w:val="002F59AB"/>
    <w:rsid w:val="002F63B7"/>
    <w:rsid w:val="002F69C3"/>
    <w:rsid w:val="002F7229"/>
    <w:rsid w:val="002F779D"/>
    <w:rsid w:val="002F7A30"/>
    <w:rsid w:val="002F7A79"/>
    <w:rsid w:val="002F7C68"/>
    <w:rsid w:val="00300194"/>
    <w:rsid w:val="0030025F"/>
    <w:rsid w:val="00300AC0"/>
    <w:rsid w:val="00301134"/>
    <w:rsid w:val="00301A24"/>
    <w:rsid w:val="00301BDA"/>
    <w:rsid w:val="00301C7C"/>
    <w:rsid w:val="00302326"/>
    <w:rsid w:val="0030274D"/>
    <w:rsid w:val="00302B25"/>
    <w:rsid w:val="00303216"/>
    <w:rsid w:val="0030364F"/>
    <w:rsid w:val="00303694"/>
    <w:rsid w:val="003036A2"/>
    <w:rsid w:val="0030370D"/>
    <w:rsid w:val="003038F8"/>
    <w:rsid w:val="00303D39"/>
    <w:rsid w:val="0030442D"/>
    <w:rsid w:val="00304DAD"/>
    <w:rsid w:val="00305035"/>
    <w:rsid w:val="003050F7"/>
    <w:rsid w:val="003051F1"/>
    <w:rsid w:val="0030587E"/>
    <w:rsid w:val="00305947"/>
    <w:rsid w:val="00305C5A"/>
    <w:rsid w:val="003062F0"/>
    <w:rsid w:val="00306531"/>
    <w:rsid w:val="00307560"/>
    <w:rsid w:val="00307B4E"/>
    <w:rsid w:val="00310060"/>
    <w:rsid w:val="00310332"/>
    <w:rsid w:val="00310396"/>
    <w:rsid w:val="003103B3"/>
    <w:rsid w:val="003104F5"/>
    <w:rsid w:val="0031057E"/>
    <w:rsid w:val="003106CF"/>
    <w:rsid w:val="00310799"/>
    <w:rsid w:val="00310B1F"/>
    <w:rsid w:val="00311A3B"/>
    <w:rsid w:val="00311C90"/>
    <w:rsid w:val="003123A3"/>
    <w:rsid w:val="003127CE"/>
    <w:rsid w:val="00312F63"/>
    <w:rsid w:val="00312FA3"/>
    <w:rsid w:val="00313633"/>
    <w:rsid w:val="00313C4E"/>
    <w:rsid w:val="00313F46"/>
    <w:rsid w:val="003142B0"/>
    <w:rsid w:val="00314404"/>
    <w:rsid w:val="00314BE7"/>
    <w:rsid w:val="00314BEA"/>
    <w:rsid w:val="00314ED1"/>
    <w:rsid w:val="003156DC"/>
    <w:rsid w:val="0031571F"/>
    <w:rsid w:val="003157AF"/>
    <w:rsid w:val="00315A61"/>
    <w:rsid w:val="00315F9A"/>
    <w:rsid w:val="00316367"/>
    <w:rsid w:val="003168EE"/>
    <w:rsid w:val="00316DD3"/>
    <w:rsid w:val="0031739D"/>
    <w:rsid w:val="003175A9"/>
    <w:rsid w:val="00317631"/>
    <w:rsid w:val="00317AFC"/>
    <w:rsid w:val="00317BBF"/>
    <w:rsid w:val="003201B5"/>
    <w:rsid w:val="00320827"/>
    <w:rsid w:val="00321E45"/>
    <w:rsid w:val="00321FA4"/>
    <w:rsid w:val="00322736"/>
    <w:rsid w:val="00322D30"/>
    <w:rsid w:val="00322DE0"/>
    <w:rsid w:val="0032300E"/>
    <w:rsid w:val="0032303D"/>
    <w:rsid w:val="003236C4"/>
    <w:rsid w:val="00323CC5"/>
    <w:rsid w:val="003241F6"/>
    <w:rsid w:val="003247E9"/>
    <w:rsid w:val="003249A7"/>
    <w:rsid w:val="00324B76"/>
    <w:rsid w:val="00324F07"/>
    <w:rsid w:val="00325168"/>
    <w:rsid w:val="00325894"/>
    <w:rsid w:val="00325915"/>
    <w:rsid w:val="00325B3D"/>
    <w:rsid w:val="003260F7"/>
    <w:rsid w:val="0032623C"/>
    <w:rsid w:val="003264ED"/>
    <w:rsid w:val="00326E14"/>
    <w:rsid w:val="00326F66"/>
    <w:rsid w:val="00327658"/>
    <w:rsid w:val="00327DBA"/>
    <w:rsid w:val="00327F22"/>
    <w:rsid w:val="00327F66"/>
    <w:rsid w:val="003303F0"/>
    <w:rsid w:val="003314FC"/>
    <w:rsid w:val="00331D5B"/>
    <w:rsid w:val="00331E6C"/>
    <w:rsid w:val="003323AD"/>
    <w:rsid w:val="00332B01"/>
    <w:rsid w:val="00332B58"/>
    <w:rsid w:val="00332B7E"/>
    <w:rsid w:val="00332DBE"/>
    <w:rsid w:val="0033304F"/>
    <w:rsid w:val="00333201"/>
    <w:rsid w:val="00333928"/>
    <w:rsid w:val="00333959"/>
    <w:rsid w:val="00333A49"/>
    <w:rsid w:val="00333BF0"/>
    <w:rsid w:val="00333ECF"/>
    <w:rsid w:val="00334015"/>
    <w:rsid w:val="00334162"/>
    <w:rsid w:val="003342C9"/>
    <w:rsid w:val="00334EEE"/>
    <w:rsid w:val="00336672"/>
    <w:rsid w:val="003366FB"/>
    <w:rsid w:val="00336FB8"/>
    <w:rsid w:val="00337313"/>
    <w:rsid w:val="00337524"/>
    <w:rsid w:val="00337830"/>
    <w:rsid w:val="00337B55"/>
    <w:rsid w:val="00337CA1"/>
    <w:rsid w:val="00337F11"/>
    <w:rsid w:val="00340868"/>
    <w:rsid w:val="00340A77"/>
    <w:rsid w:val="003414DD"/>
    <w:rsid w:val="00341C00"/>
    <w:rsid w:val="003424B0"/>
    <w:rsid w:val="0034250F"/>
    <w:rsid w:val="00342853"/>
    <w:rsid w:val="00342F47"/>
    <w:rsid w:val="00343617"/>
    <w:rsid w:val="00343D59"/>
    <w:rsid w:val="0034452E"/>
    <w:rsid w:val="0034476D"/>
    <w:rsid w:val="00344F18"/>
    <w:rsid w:val="00345534"/>
    <w:rsid w:val="00345884"/>
    <w:rsid w:val="00345D2C"/>
    <w:rsid w:val="003461A5"/>
    <w:rsid w:val="003461E3"/>
    <w:rsid w:val="00346A9A"/>
    <w:rsid w:val="00346CD0"/>
    <w:rsid w:val="00346FAD"/>
    <w:rsid w:val="00347789"/>
    <w:rsid w:val="00347AB9"/>
    <w:rsid w:val="00347BA5"/>
    <w:rsid w:val="00347EB2"/>
    <w:rsid w:val="00347F00"/>
    <w:rsid w:val="00350135"/>
    <w:rsid w:val="0035039D"/>
    <w:rsid w:val="0035053D"/>
    <w:rsid w:val="00350CB1"/>
    <w:rsid w:val="00350DA2"/>
    <w:rsid w:val="00350F3B"/>
    <w:rsid w:val="00350FCE"/>
    <w:rsid w:val="003510F8"/>
    <w:rsid w:val="0035237B"/>
    <w:rsid w:val="0035257B"/>
    <w:rsid w:val="00352690"/>
    <w:rsid w:val="00352742"/>
    <w:rsid w:val="00352975"/>
    <w:rsid w:val="00352AD6"/>
    <w:rsid w:val="00352D62"/>
    <w:rsid w:val="0035354E"/>
    <w:rsid w:val="00353697"/>
    <w:rsid w:val="003539F1"/>
    <w:rsid w:val="00354109"/>
    <w:rsid w:val="00354230"/>
    <w:rsid w:val="00354375"/>
    <w:rsid w:val="00354643"/>
    <w:rsid w:val="00355097"/>
    <w:rsid w:val="003550EB"/>
    <w:rsid w:val="003555B1"/>
    <w:rsid w:val="00355607"/>
    <w:rsid w:val="00355E4D"/>
    <w:rsid w:val="00356512"/>
    <w:rsid w:val="00356AC4"/>
    <w:rsid w:val="00357276"/>
    <w:rsid w:val="003575A3"/>
    <w:rsid w:val="0035781C"/>
    <w:rsid w:val="00357ED0"/>
    <w:rsid w:val="00360546"/>
    <w:rsid w:val="00360828"/>
    <w:rsid w:val="00361071"/>
    <w:rsid w:val="003610F4"/>
    <w:rsid w:val="0036114B"/>
    <w:rsid w:val="003625F0"/>
    <w:rsid w:val="00362705"/>
    <w:rsid w:val="003628F9"/>
    <w:rsid w:val="00363240"/>
    <w:rsid w:val="003639F2"/>
    <w:rsid w:val="00364184"/>
    <w:rsid w:val="00364A66"/>
    <w:rsid w:val="00364ECD"/>
    <w:rsid w:val="003650B9"/>
    <w:rsid w:val="003663D2"/>
    <w:rsid w:val="00366656"/>
    <w:rsid w:val="00366680"/>
    <w:rsid w:val="00366C23"/>
    <w:rsid w:val="00367263"/>
    <w:rsid w:val="003705F7"/>
    <w:rsid w:val="00370B8C"/>
    <w:rsid w:val="00370F48"/>
    <w:rsid w:val="00370FB7"/>
    <w:rsid w:val="003714EF"/>
    <w:rsid w:val="003718C0"/>
    <w:rsid w:val="00372534"/>
    <w:rsid w:val="0037312B"/>
    <w:rsid w:val="00373587"/>
    <w:rsid w:val="00374305"/>
    <w:rsid w:val="003746BB"/>
    <w:rsid w:val="0037489D"/>
    <w:rsid w:val="0037586C"/>
    <w:rsid w:val="00375B2D"/>
    <w:rsid w:val="00375BA9"/>
    <w:rsid w:val="00375BDC"/>
    <w:rsid w:val="00376012"/>
    <w:rsid w:val="00376878"/>
    <w:rsid w:val="00377090"/>
    <w:rsid w:val="00377A1D"/>
    <w:rsid w:val="003800F4"/>
    <w:rsid w:val="003805F8"/>
    <w:rsid w:val="00380A7A"/>
    <w:rsid w:val="003811BC"/>
    <w:rsid w:val="0038137B"/>
    <w:rsid w:val="0038190C"/>
    <w:rsid w:val="00381C89"/>
    <w:rsid w:val="00381CD5"/>
    <w:rsid w:val="00381CED"/>
    <w:rsid w:val="00382013"/>
    <w:rsid w:val="003827B7"/>
    <w:rsid w:val="00382800"/>
    <w:rsid w:val="00382B6C"/>
    <w:rsid w:val="00382DBB"/>
    <w:rsid w:val="00382EC3"/>
    <w:rsid w:val="00383178"/>
    <w:rsid w:val="00383386"/>
    <w:rsid w:val="0038381D"/>
    <w:rsid w:val="00383908"/>
    <w:rsid w:val="00383AD0"/>
    <w:rsid w:val="00383B6F"/>
    <w:rsid w:val="00384CE7"/>
    <w:rsid w:val="00384DA4"/>
    <w:rsid w:val="003850F2"/>
    <w:rsid w:val="0038510E"/>
    <w:rsid w:val="00385226"/>
    <w:rsid w:val="00385334"/>
    <w:rsid w:val="003857C2"/>
    <w:rsid w:val="00385FBC"/>
    <w:rsid w:val="0038620B"/>
    <w:rsid w:val="00386348"/>
    <w:rsid w:val="0038655A"/>
    <w:rsid w:val="00386586"/>
    <w:rsid w:val="00386C4C"/>
    <w:rsid w:val="00386D0C"/>
    <w:rsid w:val="00386D73"/>
    <w:rsid w:val="003873CC"/>
    <w:rsid w:val="003874FD"/>
    <w:rsid w:val="00387C6E"/>
    <w:rsid w:val="00387E49"/>
    <w:rsid w:val="00387EBF"/>
    <w:rsid w:val="003905EF"/>
    <w:rsid w:val="00390A3C"/>
    <w:rsid w:val="00391102"/>
    <w:rsid w:val="0039123F"/>
    <w:rsid w:val="00391A24"/>
    <w:rsid w:val="00391A97"/>
    <w:rsid w:val="00391C9F"/>
    <w:rsid w:val="003924EF"/>
    <w:rsid w:val="00392951"/>
    <w:rsid w:val="00392D79"/>
    <w:rsid w:val="00392F47"/>
    <w:rsid w:val="0039359D"/>
    <w:rsid w:val="0039406B"/>
    <w:rsid w:val="00394CD4"/>
    <w:rsid w:val="00395B51"/>
    <w:rsid w:val="00396266"/>
    <w:rsid w:val="0039668C"/>
    <w:rsid w:val="003967FE"/>
    <w:rsid w:val="00396889"/>
    <w:rsid w:val="003968E6"/>
    <w:rsid w:val="00397B16"/>
    <w:rsid w:val="00397BF6"/>
    <w:rsid w:val="003A016F"/>
    <w:rsid w:val="003A01FA"/>
    <w:rsid w:val="003A0353"/>
    <w:rsid w:val="003A03DA"/>
    <w:rsid w:val="003A0858"/>
    <w:rsid w:val="003A0BD9"/>
    <w:rsid w:val="003A10D0"/>
    <w:rsid w:val="003A12FA"/>
    <w:rsid w:val="003A14BF"/>
    <w:rsid w:val="003A1626"/>
    <w:rsid w:val="003A1C4A"/>
    <w:rsid w:val="003A1C62"/>
    <w:rsid w:val="003A1D10"/>
    <w:rsid w:val="003A1D54"/>
    <w:rsid w:val="003A1EF9"/>
    <w:rsid w:val="003A2303"/>
    <w:rsid w:val="003A2348"/>
    <w:rsid w:val="003A27B1"/>
    <w:rsid w:val="003A2ADB"/>
    <w:rsid w:val="003A2CAB"/>
    <w:rsid w:val="003A2D4B"/>
    <w:rsid w:val="003A347E"/>
    <w:rsid w:val="003A42EF"/>
    <w:rsid w:val="003A46EC"/>
    <w:rsid w:val="003A55CC"/>
    <w:rsid w:val="003A56B5"/>
    <w:rsid w:val="003A5D17"/>
    <w:rsid w:val="003A5FBC"/>
    <w:rsid w:val="003A5FEB"/>
    <w:rsid w:val="003A601F"/>
    <w:rsid w:val="003A6185"/>
    <w:rsid w:val="003A6F5F"/>
    <w:rsid w:val="003A7341"/>
    <w:rsid w:val="003A7568"/>
    <w:rsid w:val="003A76EB"/>
    <w:rsid w:val="003A7AC1"/>
    <w:rsid w:val="003A7BF1"/>
    <w:rsid w:val="003B04F1"/>
    <w:rsid w:val="003B0981"/>
    <w:rsid w:val="003B0B8C"/>
    <w:rsid w:val="003B0D3B"/>
    <w:rsid w:val="003B16D5"/>
    <w:rsid w:val="003B199D"/>
    <w:rsid w:val="003B19EF"/>
    <w:rsid w:val="003B1DFB"/>
    <w:rsid w:val="003B2212"/>
    <w:rsid w:val="003B229A"/>
    <w:rsid w:val="003B29A6"/>
    <w:rsid w:val="003B344C"/>
    <w:rsid w:val="003B34B5"/>
    <w:rsid w:val="003B3635"/>
    <w:rsid w:val="003B37BD"/>
    <w:rsid w:val="003B3931"/>
    <w:rsid w:val="003B3C84"/>
    <w:rsid w:val="003B432E"/>
    <w:rsid w:val="003B4C6A"/>
    <w:rsid w:val="003B4F39"/>
    <w:rsid w:val="003B5B2A"/>
    <w:rsid w:val="003B5C16"/>
    <w:rsid w:val="003B5F9B"/>
    <w:rsid w:val="003B6124"/>
    <w:rsid w:val="003B640D"/>
    <w:rsid w:val="003B6702"/>
    <w:rsid w:val="003B682A"/>
    <w:rsid w:val="003B6BD6"/>
    <w:rsid w:val="003B6EE1"/>
    <w:rsid w:val="003B6F0F"/>
    <w:rsid w:val="003B7195"/>
    <w:rsid w:val="003B7461"/>
    <w:rsid w:val="003C0734"/>
    <w:rsid w:val="003C0753"/>
    <w:rsid w:val="003C0C7E"/>
    <w:rsid w:val="003C0F0E"/>
    <w:rsid w:val="003C2599"/>
    <w:rsid w:val="003C2C9C"/>
    <w:rsid w:val="003C2E4B"/>
    <w:rsid w:val="003C315F"/>
    <w:rsid w:val="003C35F3"/>
    <w:rsid w:val="003C3836"/>
    <w:rsid w:val="003C4119"/>
    <w:rsid w:val="003C4482"/>
    <w:rsid w:val="003C498E"/>
    <w:rsid w:val="003C4DDA"/>
    <w:rsid w:val="003C5B61"/>
    <w:rsid w:val="003C6277"/>
    <w:rsid w:val="003C64A3"/>
    <w:rsid w:val="003C65F0"/>
    <w:rsid w:val="003C6AA5"/>
    <w:rsid w:val="003C78A5"/>
    <w:rsid w:val="003D00AB"/>
    <w:rsid w:val="003D0287"/>
    <w:rsid w:val="003D0739"/>
    <w:rsid w:val="003D0ACE"/>
    <w:rsid w:val="003D11E5"/>
    <w:rsid w:val="003D1357"/>
    <w:rsid w:val="003D15DC"/>
    <w:rsid w:val="003D197E"/>
    <w:rsid w:val="003D1A4A"/>
    <w:rsid w:val="003D216C"/>
    <w:rsid w:val="003D28CC"/>
    <w:rsid w:val="003D2C79"/>
    <w:rsid w:val="003D30CC"/>
    <w:rsid w:val="003D3229"/>
    <w:rsid w:val="003D352B"/>
    <w:rsid w:val="003D374C"/>
    <w:rsid w:val="003D3FB8"/>
    <w:rsid w:val="003D42AF"/>
    <w:rsid w:val="003D42D8"/>
    <w:rsid w:val="003D4761"/>
    <w:rsid w:val="003D4E3C"/>
    <w:rsid w:val="003D512F"/>
    <w:rsid w:val="003D513A"/>
    <w:rsid w:val="003D5190"/>
    <w:rsid w:val="003D56B8"/>
    <w:rsid w:val="003D5A1A"/>
    <w:rsid w:val="003D5AAC"/>
    <w:rsid w:val="003D5AB6"/>
    <w:rsid w:val="003D60F5"/>
    <w:rsid w:val="003D68BF"/>
    <w:rsid w:val="003D6F26"/>
    <w:rsid w:val="003D78D8"/>
    <w:rsid w:val="003D7A6C"/>
    <w:rsid w:val="003E033C"/>
    <w:rsid w:val="003E06ED"/>
    <w:rsid w:val="003E0AB4"/>
    <w:rsid w:val="003E1018"/>
    <w:rsid w:val="003E172A"/>
    <w:rsid w:val="003E1BD4"/>
    <w:rsid w:val="003E20B0"/>
    <w:rsid w:val="003E2243"/>
    <w:rsid w:val="003E272C"/>
    <w:rsid w:val="003E274C"/>
    <w:rsid w:val="003E284C"/>
    <w:rsid w:val="003E2D68"/>
    <w:rsid w:val="003E2D7E"/>
    <w:rsid w:val="003E2FFE"/>
    <w:rsid w:val="003E3467"/>
    <w:rsid w:val="003E3ED7"/>
    <w:rsid w:val="003E4047"/>
    <w:rsid w:val="003E424B"/>
    <w:rsid w:val="003E48E2"/>
    <w:rsid w:val="003E4FB8"/>
    <w:rsid w:val="003E5686"/>
    <w:rsid w:val="003E596D"/>
    <w:rsid w:val="003E5F3F"/>
    <w:rsid w:val="003E6574"/>
    <w:rsid w:val="003E6E51"/>
    <w:rsid w:val="003E7840"/>
    <w:rsid w:val="003F0084"/>
    <w:rsid w:val="003F0163"/>
    <w:rsid w:val="003F03E9"/>
    <w:rsid w:val="003F051C"/>
    <w:rsid w:val="003F0967"/>
    <w:rsid w:val="003F0A87"/>
    <w:rsid w:val="003F0C51"/>
    <w:rsid w:val="003F0FE2"/>
    <w:rsid w:val="003F1196"/>
    <w:rsid w:val="003F20D2"/>
    <w:rsid w:val="003F250A"/>
    <w:rsid w:val="003F2A01"/>
    <w:rsid w:val="003F2D10"/>
    <w:rsid w:val="003F2D2D"/>
    <w:rsid w:val="003F3660"/>
    <w:rsid w:val="003F3BAE"/>
    <w:rsid w:val="003F3CED"/>
    <w:rsid w:val="003F3E88"/>
    <w:rsid w:val="003F3FAB"/>
    <w:rsid w:val="003F4215"/>
    <w:rsid w:val="003F4D26"/>
    <w:rsid w:val="003F4F83"/>
    <w:rsid w:val="003F5327"/>
    <w:rsid w:val="003F5544"/>
    <w:rsid w:val="003F5657"/>
    <w:rsid w:val="003F59ED"/>
    <w:rsid w:val="003F5B69"/>
    <w:rsid w:val="003F5D8F"/>
    <w:rsid w:val="003F5ECA"/>
    <w:rsid w:val="003F6697"/>
    <w:rsid w:val="003F6C30"/>
    <w:rsid w:val="003F710A"/>
    <w:rsid w:val="003F7A80"/>
    <w:rsid w:val="00400956"/>
    <w:rsid w:val="00400CB4"/>
    <w:rsid w:val="00400E5D"/>
    <w:rsid w:val="0040113F"/>
    <w:rsid w:val="0040167C"/>
    <w:rsid w:val="00401775"/>
    <w:rsid w:val="00401B20"/>
    <w:rsid w:val="00401BAE"/>
    <w:rsid w:val="00401D62"/>
    <w:rsid w:val="00402EC5"/>
    <w:rsid w:val="0040308A"/>
    <w:rsid w:val="00403BB8"/>
    <w:rsid w:val="00403BC7"/>
    <w:rsid w:val="004047BD"/>
    <w:rsid w:val="004049CC"/>
    <w:rsid w:val="00405B2F"/>
    <w:rsid w:val="00405DAD"/>
    <w:rsid w:val="004067E4"/>
    <w:rsid w:val="00406E08"/>
    <w:rsid w:val="0040725D"/>
    <w:rsid w:val="00407654"/>
    <w:rsid w:val="004078D8"/>
    <w:rsid w:val="00407FCF"/>
    <w:rsid w:val="00410581"/>
    <w:rsid w:val="00410AB2"/>
    <w:rsid w:val="00410B3B"/>
    <w:rsid w:val="00411368"/>
    <w:rsid w:val="00411458"/>
    <w:rsid w:val="00411902"/>
    <w:rsid w:val="00412067"/>
    <w:rsid w:val="00412713"/>
    <w:rsid w:val="004128AF"/>
    <w:rsid w:val="00412AF8"/>
    <w:rsid w:val="00412C5E"/>
    <w:rsid w:val="00412E26"/>
    <w:rsid w:val="0041344C"/>
    <w:rsid w:val="004137D1"/>
    <w:rsid w:val="00413AAE"/>
    <w:rsid w:val="00413EE4"/>
    <w:rsid w:val="00413EFA"/>
    <w:rsid w:val="004142FB"/>
    <w:rsid w:val="00415245"/>
    <w:rsid w:val="0041562A"/>
    <w:rsid w:val="004159FC"/>
    <w:rsid w:val="00415B67"/>
    <w:rsid w:val="00415E53"/>
    <w:rsid w:val="0041750C"/>
    <w:rsid w:val="00420692"/>
    <w:rsid w:val="00420720"/>
    <w:rsid w:val="004208A6"/>
    <w:rsid w:val="004209B5"/>
    <w:rsid w:val="00420D0D"/>
    <w:rsid w:val="00420EE9"/>
    <w:rsid w:val="00420F2B"/>
    <w:rsid w:val="0042132D"/>
    <w:rsid w:val="00421DAA"/>
    <w:rsid w:val="00422327"/>
    <w:rsid w:val="004231D2"/>
    <w:rsid w:val="004235E0"/>
    <w:rsid w:val="00423E2A"/>
    <w:rsid w:val="004241B0"/>
    <w:rsid w:val="00424511"/>
    <w:rsid w:val="00424D18"/>
    <w:rsid w:val="00424DA0"/>
    <w:rsid w:val="00424DE6"/>
    <w:rsid w:val="00424EAE"/>
    <w:rsid w:val="004250B7"/>
    <w:rsid w:val="004256B7"/>
    <w:rsid w:val="004259E0"/>
    <w:rsid w:val="004261D5"/>
    <w:rsid w:val="0042649A"/>
    <w:rsid w:val="00426633"/>
    <w:rsid w:val="0042667D"/>
    <w:rsid w:val="004266D6"/>
    <w:rsid w:val="00426867"/>
    <w:rsid w:val="00426872"/>
    <w:rsid w:val="00426912"/>
    <w:rsid w:val="00426A20"/>
    <w:rsid w:val="00426AEA"/>
    <w:rsid w:val="0042758F"/>
    <w:rsid w:val="004275A7"/>
    <w:rsid w:val="00427EEA"/>
    <w:rsid w:val="00427F85"/>
    <w:rsid w:val="004301D2"/>
    <w:rsid w:val="004303C2"/>
    <w:rsid w:val="004305EE"/>
    <w:rsid w:val="00430716"/>
    <w:rsid w:val="0043095A"/>
    <w:rsid w:val="00430B73"/>
    <w:rsid w:val="00431E2B"/>
    <w:rsid w:val="0043254B"/>
    <w:rsid w:val="00433658"/>
    <w:rsid w:val="0043368F"/>
    <w:rsid w:val="00433867"/>
    <w:rsid w:val="00433D70"/>
    <w:rsid w:val="004340C0"/>
    <w:rsid w:val="00434369"/>
    <w:rsid w:val="00434E0C"/>
    <w:rsid w:val="0043503C"/>
    <w:rsid w:val="004357F2"/>
    <w:rsid w:val="004363AE"/>
    <w:rsid w:val="00436D22"/>
    <w:rsid w:val="00436EB7"/>
    <w:rsid w:val="004372A0"/>
    <w:rsid w:val="0043746D"/>
    <w:rsid w:val="0043756A"/>
    <w:rsid w:val="004376A9"/>
    <w:rsid w:val="00437BEF"/>
    <w:rsid w:val="00437D92"/>
    <w:rsid w:val="0044010B"/>
    <w:rsid w:val="00440176"/>
    <w:rsid w:val="00440897"/>
    <w:rsid w:val="00440DF4"/>
    <w:rsid w:val="0044143F"/>
    <w:rsid w:val="004419C5"/>
    <w:rsid w:val="004419E4"/>
    <w:rsid w:val="004422C0"/>
    <w:rsid w:val="00442798"/>
    <w:rsid w:val="00442C03"/>
    <w:rsid w:val="00442D35"/>
    <w:rsid w:val="0044353E"/>
    <w:rsid w:val="0044361E"/>
    <w:rsid w:val="004438D0"/>
    <w:rsid w:val="00443E8C"/>
    <w:rsid w:val="00444D17"/>
    <w:rsid w:val="00445292"/>
    <w:rsid w:val="00445640"/>
    <w:rsid w:val="00446030"/>
    <w:rsid w:val="0044632F"/>
    <w:rsid w:val="00446532"/>
    <w:rsid w:val="00446570"/>
    <w:rsid w:val="0044666A"/>
    <w:rsid w:val="00446678"/>
    <w:rsid w:val="00446D5A"/>
    <w:rsid w:val="004471FB"/>
    <w:rsid w:val="00447D06"/>
    <w:rsid w:val="0045016F"/>
    <w:rsid w:val="0045043F"/>
    <w:rsid w:val="00450949"/>
    <w:rsid w:val="0045101D"/>
    <w:rsid w:val="00451108"/>
    <w:rsid w:val="00451111"/>
    <w:rsid w:val="004512DB"/>
    <w:rsid w:val="004516E3"/>
    <w:rsid w:val="00451C40"/>
    <w:rsid w:val="00451C80"/>
    <w:rsid w:val="00451CFD"/>
    <w:rsid w:val="0045204B"/>
    <w:rsid w:val="004526D2"/>
    <w:rsid w:val="00452AB6"/>
    <w:rsid w:val="00452FF7"/>
    <w:rsid w:val="0045310E"/>
    <w:rsid w:val="0045369C"/>
    <w:rsid w:val="004536F2"/>
    <w:rsid w:val="004539AE"/>
    <w:rsid w:val="00453BF7"/>
    <w:rsid w:val="00453E66"/>
    <w:rsid w:val="00454351"/>
    <w:rsid w:val="0045440A"/>
    <w:rsid w:val="00454DB1"/>
    <w:rsid w:val="0045558B"/>
    <w:rsid w:val="00455704"/>
    <w:rsid w:val="00455871"/>
    <w:rsid w:val="00455A98"/>
    <w:rsid w:val="00455F82"/>
    <w:rsid w:val="00456087"/>
    <w:rsid w:val="0045678B"/>
    <w:rsid w:val="00456849"/>
    <w:rsid w:val="00456D58"/>
    <w:rsid w:val="00456EEB"/>
    <w:rsid w:val="0045751E"/>
    <w:rsid w:val="004575EC"/>
    <w:rsid w:val="00457EFE"/>
    <w:rsid w:val="00460162"/>
    <w:rsid w:val="004602ED"/>
    <w:rsid w:val="00460A28"/>
    <w:rsid w:val="00460A67"/>
    <w:rsid w:val="00460D2B"/>
    <w:rsid w:val="004611CF"/>
    <w:rsid w:val="00461427"/>
    <w:rsid w:val="0046161B"/>
    <w:rsid w:val="00461BD9"/>
    <w:rsid w:val="00461D14"/>
    <w:rsid w:val="004625D7"/>
    <w:rsid w:val="00462AD7"/>
    <w:rsid w:val="00462BF5"/>
    <w:rsid w:val="00462D83"/>
    <w:rsid w:val="00462EE9"/>
    <w:rsid w:val="004630D0"/>
    <w:rsid w:val="00463528"/>
    <w:rsid w:val="00463DA2"/>
    <w:rsid w:val="00464652"/>
    <w:rsid w:val="004649C8"/>
    <w:rsid w:val="00464BA4"/>
    <w:rsid w:val="00464D04"/>
    <w:rsid w:val="00464EE4"/>
    <w:rsid w:val="00465303"/>
    <w:rsid w:val="0046565F"/>
    <w:rsid w:val="00465C41"/>
    <w:rsid w:val="004660C0"/>
    <w:rsid w:val="004660F8"/>
    <w:rsid w:val="004667E3"/>
    <w:rsid w:val="00466F7C"/>
    <w:rsid w:val="00466F94"/>
    <w:rsid w:val="004671DE"/>
    <w:rsid w:val="00467B2D"/>
    <w:rsid w:val="0047009A"/>
    <w:rsid w:val="004701F9"/>
    <w:rsid w:val="004705B2"/>
    <w:rsid w:val="00470DBE"/>
    <w:rsid w:val="00471338"/>
    <w:rsid w:val="00471364"/>
    <w:rsid w:val="004713DD"/>
    <w:rsid w:val="00471897"/>
    <w:rsid w:val="00471B79"/>
    <w:rsid w:val="00471C83"/>
    <w:rsid w:val="00471E5C"/>
    <w:rsid w:val="00471FCE"/>
    <w:rsid w:val="00472335"/>
    <w:rsid w:val="00472434"/>
    <w:rsid w:val="004726C6"/>
    <w:rsid w:val="0047320B"/>
    <w:rsid w:val="0047332C"/>
    <w:rsid w:val="0047340F"/>
    <w:rsid w:val="00473441"/>
    <w:rsid w:val="00473FC0"/>
    <w:rsid w:val="0047402C"/>
    <w:rsid w:val="0047422E"/>
    <w:rsid w:val="0047430F"/>
    <w:rsid w:val="00474521"/>
    <w:rsid w:val="00474639"/>
    <w:rsid w:val="00474951"/>
    <w:rsid w:val="00474A20"/>
    <w:rsid w:val="00474ABB"/>
    <w:rsid w:val="004754F2"/>
    <w:rsid w:val="0047553D"/>
    <w:rsid w:val="00475BDC"/>
    <w:rsid w:val="00475BF8"/>
    <w:rsid w:val="00475DE0"/>
    <w:rsid w:val="00476116"/>
    <w:rsid w:val="00476752"/>
    <w:rsid w:val="00476820"/>
    <w:rsid w:val="00476D56"/>
    <w:rsid w:val="00476DD5"/>
    <w:rsid w:val="00476F8D"/>
    <w:rsid w:val="00477303"/>
    <w:rsid w:val="00477A48"/>
    <w:rsid w:val="00477EE5"/>
    <w:rsid w:val="0048003B"/>
    <w:rsid w:val="004801BF"/>
    <w:rsid w:val="004805DE"/>
    <w:rsid w:val="004810E2"/>
    <w:rsid w:val="00481154"/>
    <w:rsid w:val="00481663"/>
    <w:rsid w:val="0048177B"/>
    <w:rsid w:val="00481DF1"/>
    <w:rsid w:val="00481F6C"/>
    <w:rsid w:val="0048215D"/>
    <w:rsid w:val="0048255D"/>
    <w:rsid w:val="00482647"/>
    <w:rsid w:val="00482764"/>
    <w:rsid w:val="00482818"/>
    <w:rsid w:val="00482BCC"/>
    <w:rsid w:val="00482D75"/>
    <w:rsid w:val="00483099"/>
    <w:rsid w:val="004833E4"/>
    <w:rsid w:val="0048382E"/>
    <w:rsid w:val="00483FC5"/>
    <w:rsid w:val="00484574"/>
    <w:rsid w:val="00484EA4"/>
    <w:rsid w:val="00484EF5"/>
    <w:rsid w:val="00484F27"/>
    <w:rsid w:val="0048550C"/>
    <w:rsid w:val="0048582E"/>
    <w:rsid w:val="004858D4"/>
    <w:rsid w:val="004859A4"/>
    <w:rsid w:val="004861AD"/>
    <w:rsid w:val="00486306"/>
    <w:rsid w:val="0048634F"/>
    <w:rsid w:val="004867AB"/>
    <w:rsid w:val="0048695B"/>
    <w:rsid w:val="00486BF6"/>
    <w:rsid w:val="00486D9C"/>
    <w:rsid w:val="00486F75"/>
    <w:rsid w:val="00486FFB"/>
    <w:rsid w:val="004870D1"/>
    <w:rsid w:val="00487626"/>
    <w:rsid w:val="00487C22"/>
    <w:rsid w:val="00490507"/>
    <w:rsid w:val="0049072D"/>
    <w:rsid w:val="00490A36"/>
    <w:rsid w:val="00490D5D"/>
    <w:rsid w:val="00490DBB"/>
    <w:rsid w:val="00491002"/>
    <w:rsid w:val="0049136F"/>
    <w:rsid w:val="00491C5F"/>
    <w:rsid w:val="00491EA1"/>
    <w:rsid w:val="00491F38"/>
    <w:rsid w:val="004929C9"/>
    <w:rsid w:val="00492AC5"/>
    <w:rsid w:val="00492ECA"/>
    <w:rsid w:val="00493404"/>
    <w:rsid w:val="00493621"/>
    <w:rsid w:val="00493F9E"/>
    <w:rsid w:val="0049422A"/>
    <w:rsid w:val="00494A2D"/>
    <w:rsid w:val="00494C58"/>
    <w:rsid w:val="00494E3F"/>
    <w:rsid w:val="00494EB9"/>
    <w:rsid w:val="00495B2F"/>
    <w:rsid w:val="00496AE2"/>
    <w:rsid w:val="00496B61"/>
    <w:rsid w:val="00496BC6"/>
    <w:rsid w:val="00496DC4"/>
    <w:rsid w:val="004976D7"/>
    <w:rsid w:val="004977CD"/>
    <w:rsid w:val="00497E39"/>
    <w:rsid w:val="004A0B56"/>
    <w:rsid w:val="004A12AC"/>
    <w:rsid w:val="004A1391"/>
    <w:rsid w:val="004A1513"/>
    <w:rsid w:val="004A1602"/>
    <w:rsid w:val="004A1838"/>
    <w:rsid w:val="004A188D"/>
    <w:rsid w:val="004A1DAE"/>
    <w:rsid w:val="004A24E4"/>
    <w:rsid w:val="004A33DC"/>
    <w:rsid w:val="004A35D7"/>
    <w:rsid w:val="004A3C1C"/>
    <w:rsid w:val="004A3CB4"/>
    <w:rsid w:val="004A40EB"/>
    <w:rsid w:val="004A485A"/>
    <w:rsid w:val="004A495B"/>
    <w:rsid w:val="004A498F"/>
    <w:rsid w:val="004A4C7E"/>
    <w:rsid w:val="004A4CAC"/>
    <w:rsid w:val="004A506E"/>
    <w:rsid w:val="004A516B"/>
    <w:rsid w:val="004A52B7"/>
    <w:rsid w:val="004A57B6"/>
    <w:rsid w:val="004A5CFD"/>
    <w:rsid w:val="004A623E"/>
    <w:rsid w:val="004A63B8"/>
    <w:rsid w:val="004A68D6"/>
    <w:rsid w:val="004A6992"/>
    <w:rsid w:val="004A6D5B"/>
    <w:rsid w:val="004A7031"/>
    <w:rsid w:val="004A70BF"/>
    <w:rsid w:val="004A77E4"/>
    <w:rsid w:val="004B04A8"/>
    <w:rsid w:val="004B07DB"/>
    <w:rsid w:val="004B0E90"/>
    <w:rsid w:val="004B133E"/>
    <w:rsid w:val="004B2C02"/>
    <w:rsid w:val="004B2EDF"/>
    <w:rsid w:val="004B32A2"/>
    <w:rsid w:val="004B32C7"/>
    <w:rsid w:val="004B32E5"/>
    <w:rsid w:val="004B34C5"/>
    <w:rsid w:val="004B3819"/>
    <w:rsid w:val="004B3AAE"/>
    <w:rsid w:val="004B3F46"/>
    <w:rsid w:val="004B42AF"/>
    <w:rsid w:val="004B451E"/>
    <w:rsid w:val="004B45A7"/>
    <w:rsid w:val="004B4973"/>
    <w:rsid w:val="004B4A1D"/>
    <w:rsid w:val="004B4AE8"/>
    <w:rsid w:val="004B5532"/>
    <w:rsid w:val="004B5869"/>
    <w:rsid w:val="004B5E00"/>
    <w:rsid w:val="004B6035"/>
    <w:rsid w:val="004B6161"/>
    <w:rsid w:val="004B6999"/>
    <w:rsid w:val="004B77BF"/>
    <w:rsid w:val="004B7A89"/>
    <w:rsid w:val="004B7AB6"/>
    <w:rsid w:val="004B7D68"/>
    <w:rsid w:val="004B7DA6"/>
    <w:rsid w:val="004C0580"/>
    <w:rsid w:val="004C0B74"/>
    <w:rsid w:val="004C1E16"/>
    <w:rsid w:val="004C2481"/>
    <w:rsid w:val="004C3170"/>
    <w:rsid w:val="004C3CA6"/>
    <w:rsid w:val="004C478D"/>
    <w:rsid w:val="004C5194"/>
    <w:rsid w:val="004C569A"/>
    <w:rsid w:val="004C5BC0"/>
    <w:rsid w:val="004C6345"/>
    <w:rsid w:val="004C7567"/>
    <w:rsid w:val="004C789D"/>
    <w:rsid w:val="004C78C3"/>
    <w:rsid w:val="004C7AE0"/>
    <w:rsid w:val="004D06B3"/>
    <w:rsid w:val="004D12EC"/>
    <w:rsid w:val="004D1570"/>
    <w:rsid w:val="004D165D"/>
    <w:rsid w:val="004D1660"/>
    <w:rsid w:val="004D16ED"/>
    <w:rsid w:val="004D1820"/>
    <w:rsid w:val="004D1BE3"/>
    <w:rsid w:val="004D1F97"/>
    <w:rsid w:val="004D2749"/>
    <w:rsid w:val="004D2B0A"/>
    <w:rsid w:val="004D2BC9"/>
    <w:rsid w:val="004D2DDE"/>
    <w:rsid w:val="004D2E9D"/>
    <w:rsid w:val="004D310C"/>
    <w:rsid w:val="004D322C"/>
    <w:rsid w:val="004D340E"/>
    <w:rsid w:val="004D3B4F"/>
    <w:rsid w:val="004D3BB2"/>
    <w:rsid w:val="004D3E93"/>
    <w:rsid w:val="004D463D"/>
    <w:rsid w:val="004D4C1F"/>
    <w:rsid w:val="004D50AA"/>
    <w:rsid w:val="004D55C2"/>
    <w:rsid w:val="004D56FF"/>
    <w:rsid w:val="004D60D9"/>
    <w:rsid w:val="004D6132"/>
    <w:rsid w:val="004D6631"/>
    <w:rsid w:val="004D6D7E"/>
    <w:rsid w:val="004D777C"/>
    <w:rsid w:val="004E006D"/>
    <w:rsid w:val="004E03D7"/>
    <w:rsid w:val="004E0D3A"/>
    <w:rsid w:val="004E0F11"/>
    <w:rsid w:val="004E0F88"/>
    <w:rsid w:val="004E16CB"/>
    <w:rsid w:val="004E21C1"/>
    <w:rsid w:val="004E2224"/>
    <w:rsid w:val="004E278D"/>
    <w:rsid w:val="004E2DF6"/>
    <w:rsid w:val="004E2E1A"/>
    <w:rsid w:val="004E305C"/>
    <w:rsid w:val="004E3282"/>
    <w:rsid w:val="004E334B"/>
    <w:rsid w:val="004E3631"/>
    <w:rsid w:val="004E36D5"/>
    <w:rsid w:val="004E3B73"/>
    <w:rsid w:val="004E3C00"/>
    <w:rsid w:val="004E3F1C"/>
    <w:rsid w:val="004E4B34"/>
    <w:rsid w:val="004E4CFA"/>
    <w:rsid w:val="004E4D0F"/>
    <w:rsid w:val="004E516E"/>
    <w:rsid w:val="004E5767"/>
    <w:rsid w:val="004E57EB"/>
    <w:rsid w:val="004E605D"/>
    <w:rsid w:val="004E6384"/>
    <w:rsid w:val="004E68E8"/>
    <w:rsid w:val="004E69B3"/>
    <w:rsid w:val="004E69F1"/>
    <w:rsid w:val="004E7048"/>
    <w:rsid w:val="004E7707"/>
    <w:rsid w:val="004E79C8"/>
    <w:rsid w:val="004E7A06"/>
    <w:rsid w:val="004E7BAA"/>
    <w:rsid w:val="004F0D99"/>
    <w:rsid w:val="004F116D"/>
    <w:rsid w:val="004F177B"/>
    <w:rsid w:val="004F1A58"/>
    <w:rsid w:val="004F1DD4"/>
    <w:rsid w:val="004F1F71"/>
    <w:rsid w:val="004F262A"/>
    <w:rsid w:val="004F2899"/>
    <w:rsid w:val="004F2B01"/>
    <w:rsid w:val="004F3362"/>
    <w:rsid w:val="004F3553"/>
    <w:rsid w:val="004F36A1"/>
    <w:rsid w:val="004F36F3"/>
    <w:rsid w:val="004F3904"/>
    <w:rsid w:val="004F3DEC"/>
    <w:rsid w:val="004F45C8"/>
    <w:rsid w:val="004F45F6"/>
    <w:rsid w:val="004F49D4"/>
    <w:rsid w:val="004F4BD4"/>
    <w:rsid w:val="004F4CA9"/>
    <w:rsid w:val="004F544B"/>
    <w:rsid w:val="004F5820"/>
    <w:rsid w:val="004F5B0E"/>
    <w:rsid w:val="004F5D30"/>
    <w:rsid w:val="004F5E5B"/>
    <w:rsid w:val="004F6AE2"/>
    <w:rsid w:val="005002EB"/>
    <w:rsid w:val="0050042A"/>
    <w:rsid w:val="00500D00"/>
    <w:rsid w:val="00500D29"/>
    <w:rsid w:val="00500FC1"/>
    <w:rsid w:val="005010FD"/>
    <w:rsid w:val="00501B7F"/>
    <w:rsid w:val="00501CDD"/>
    <w:rsid w:val="00502048"/>
    <w:rsid w:val="00502B97"/>
    <w:rsid w:val="00502FF0"/>
    <w:rsid w:val="00503085"/>
    <w:rsid w:val="0050312B"/>
    <w:rsid w:val="00503DE4"/>
    <w:rsid w:val="00504042"/>
    <w:rsid w:val="00504070"/>
    <w:rsid w:val="00504072"/>
    <w:rsid w:val="00504D94"/>
    <w:rsid w:val="00504EF2"/>
    <w:rsid w:val="00504FA4"/>
    <w:rsid w:val="005054A1"/>
    <w:rsid w:val="00505872"/>
    <w:rsid w:val="005058EC"/>
    <w:rsid w:val="00505C59"/>
    <w:rsid w:val="00505ECE"/>
    <w:rsid w:val="0050607B"/>
    <w:rsid w:val="005062D7"/>
    <w:rsid w:val="005066F6"/>
    <w:rsid w:val="00506C35"/>
    <w:rsid w:val="005077B6"/>
    <w:rsid w:val="005078C6"/>
    <w:rsid w:val="00510005"/>
    <w:rsid w:val="0051010C"/>
    <w:rsid w:val="005102A7"/>
    <w:rsid w:val="00510577"/>
    <w:rsid w:val="0051066A"/>
    <w:rsid w:val="00510C9E"/>
    <w:rsid w:val="0051150D"/>
    <w:rsid w:val="00511B8A"/>
    <w:rsid w:val="00511FE0"/>
    <w:rsid w:val="00512390"/>
    <w:rsid w:val="005128C9"/>
    <w:rsid w:val="00512D08"/>
    <w:rsid w:val="005132B9"/>
    <w:rsid w:val="0051348D"/>
    <w:rsid w:val="005134E4"/>
    <w:rsid w:val="00513626"/>
    <w:rsid w:val="00514268"/>
    <w:rsid w:val="005142D6"/>
    <w:rsid w:val="0051463B"/>
    <w:rsid w:val="00514E08"/>
    <w:rsid w:val="005151AE"/>
    <w:rsid w:val="0051526F"/>
    <w:rsid w:val="00515CA5"/>
    <w:rsid w:val="00515E3A"/>
    <w:rsid w:val="00515F66"/>
    <w:rsid w:val="0051653A"/>
    <w:rsid w:val="005165C7"/>
    <w:rsid w:val="00516B2E"/>
    <w:rsid w:val="00516B3D"/>
    <w:rsid w:val="00516BE6"/>
    <w:rsid w:val="00516CC2"/>
    <w:rsid w:val="00517810"/>
    <w:rsid w:val="00517B36"/>
    <w:rsid w:val="00520027"/>
    <w:rsid w:val="00520877"/>
    <w:rsid w:val="0052188C"/>
    <w:rsid w:val="00521EFC"/>
    <w:rsid w:val="005221D2"/>
    <w:rsid w:val="00522AE5"/>
    <w:rsid w:val="00522BF3"/>
    <w:rsid w:val="00522DA9"/>
    <w:rsid w:val="00522F00"/>
    <w:rsid w:val="00523241"/>
    <w:rsid w:val="00523318"/>
    <w:rsid w:val="00523752"/>
    <w:rsid w:val="005237FC"/>
    <w:rsid w:val="00523A33"/>
    <w:rsid w:val="005242DB"/>
    <w:rsid w:val="005246A1"/>
    <w:rsid w:val="0052477F"/>
    <w:rsid w:val="00524D23"/>
    <w:rsid w:val="00524FC5"/>
    <w:rsid w:val="00525013"/>
    <w:rsid w:val="00525141"/>
    <w:rsid w:val="00525465"/>
    <w:rsid w:val="00525A0E"/>
    <w:rsid w:val="00525B2A"/>
    <w:rsid w:val="005263A1"/>
    <w:rsid w:val="005265A0"/>
    <w:rsid w:val="005266E5"/>
    <w:rsid w:val="00526CE1"/>
    <w:rsid w:val="00526EBF"/>
    <w:rsid w:val="00526FFC"/>
    <w:rsid w:val="0052738B"/>
    <w:rsid w:val="00527429"/>
    <w:rsid w:val="0052751F"/>
    <w:rsid w:val="005277EB"/>
    <w:rsid w:val="00527C43"/>
    <w:rsid w:val="00527CDF"/>
    <w:rsid w:val="0053042F"/>
    <w:rsid w:val="00530AE9"/>
    <w:rsid w:val="00530BD8"/>
    <w:rsid w:val="00530BE2"/>
    <w:rsid w:val="00530E55"/>
    <w:rsid w:val="00531130"/>
    <w:rsid w:val="00532046"/>
    <w:rsid w:val="0053214C"/>
    <w:rsid w:val="0053261F"/>
    <w:rsid w:val="00533801"/>
    <w:rsid w:val="00533AAE"/>
    <w:rsid w:val="00533C2E"/>
    <w:rsid w:val="0053418B"/>
    <w:rsid w:val="00534418"/>
    <w:rsid w:val="005346D5"/>
    <w:rsid w:val="00534D12"/>
    <w:rsid w:val="0053612A"/>
    <w:rsid w:val="00536338"/>
    <w:rsid w:val="00536DA6"/>
    <w:rsid w:val="005374EF"/>
    <w:rsid w:val="00537F1B"/>
    <w:rsid w:val="00540263"/>
    <w:rsid w:val="00540290"/>
    <w:rsid w:val="005408CE"/>
    <w:rsid w:val="00540C63"/>
    <w:rsid w:val="00540F34"/>
    <w:rsid w:val="005411E9"/>
    <w:rsid w:val="005414A8"/>
    <w:rsid w:val="005415E9"/>
    <w:rsid w:val="00541879"/>
    <w:rsid w:val="00541A09"/>
    <w:rsid w:val="00541CD4"/>
    <w:rsid w:val="00541D1F"/>
    <w:rsid w:val="00541ED9"/>
    <w:rsid w:val="00542309"/>
    <w:rsid w:val="00542450"/>
    <w:rsid w:val="005432AD"/>
    <w:rsid w:val="005432CA"/>
    <w:rsid w:val="00543417"/>
    <w:rsid w:val="0054389A"/>
    <w:rsid w:val="005439D7"/>
    <w:rsid w:val="0054411A"/>
    <w:rsid w:val="0054493E"/>
    <w:rsid w:val="00544F13"/>
    <w:rsid w:val="00545761"/>
    <w:rsid w:val="0054599D"/>
    <w:rsid w:val="00545DAA"/>
    <w:rsid w:val="00546865"/>
    <w:rsid w:val="005470E6"/>
    <w:rsid w:val="0054769F"/>
    <w:rsid w:val="00547BEC"/>
    <w:rsid w:val="00550294"/>
    <w:rsid w:val="00550C8B"/>
    <w:rsid w:val="00551888"/>
    <w:rsid w:val="00551950"/>
    <w:rsid w:val="00551D70"/>
    <w:rsid w:val="00552027"/>
    <w:rsid w:val="00552107"/>
    <w:rsid w:val="005521D7"/>
    <w:rsid w:val="00552EC8"/>
    <w:rsid w:val="00552ECE"/>
    <w:rsid w:val="005533E9"/>
    <w:rsid w:val="005534CA"/>
    <w:rsid w:val="00553635"/>
    <w:rsid w:val="005536A9"/>
    <w:rsid w:val="00553A97"/>
    <w:rsid w:val="00553F59"/>
    <w:rsid w:val="005540FB"/>
    <w:rsid w:val="005542E9"/>
    <w:rsid w:val="00554434"/>
    <w:rsid w:val="00555165"/>
    <w:rsid w:val="005555AB"/>
    <w:rsid w:val="00555864"/>
    <w:rsid w:val="00555AAC"/>
    <w:rsid w:val="00555C54"/>
    <w:rsid w:val="0055614D"/>
    <w:rsid w:val="00556475"/>
    <w:rsid w:val="005567B4"/>
    <w:rsid w:val="00556999"/>
    <w:rsid w:val="00556EA7"/>
    <w:rsid w:val="005571FE"/>
    <w:rsid w:val="0055729C"/>
    <w:rsid w:val="005576E9"/>
    <w:rsid w:val="0055776D"/>
    <w:rsid w:val="00557E38"/>
    <w:rsid w:val="0056093F"/>
    <w:rsid w:val="00560DB1"/>
    <w:rsid w:val="00560E5D"/>
    <w:rsid w:val="00560E77"/>
    <w:rsid w:val="00560F30"/>
    <w:rsid w:val="00560F57"/>
    <w:rsid w:val="005613E7"/>
    <w:rsid w:val="005614BF"/>
    <w:rsid w:val="0056182D"/>
    <w:rsid w:val="0056245A"/>
    <w:rsid w:val="005627CE"/>
    <w:rsid w:val="00562839"/>
    <w:rsid w:val="00562D9C"/>
    <w:rsid w:val="00562F93"/>
    <w:rsid w:val="00563DAA"/>
    <w:rsid w:val="005642C7"/>
    <w:rsid w:val="005647C1"/>
    <w:rsid w:val="0056489E"/>
    <w:rsid w:val="00564BA1"/>
    <w:rsid w:val="005652AA"/>
    <w:rsid w:val="005653E1"/>
    <w:rsid w:val="00565503"/>
    <w:rsid w:val="005655D2"/>
    <w:rsid w:val="00565B6C"/>
    <w:rsid w:val="00565BF5"/>
    <w:rsid w:val="005661A0"/>
    <w:rsid w:val="005667DD"/>
    <w:rsid w:val="00566AFE"/>
    <w:rsid w:val="005677A4"/>
    <w:rsid w:val="00567912"/>
    <w:rsid w:val="005679A8"/>
    <w:rsid w:val="00567D8C"/>
    <w:rsid w:val="00570388"/>
    <w:rsid w:val="00570702"/>
    <w:rsid w:val="00570FAB"/>
    <w:rsid w:val="005710D5"/>
    <w:rsid w:val="005712CE"/>
    <w:rsid w:val="00571D9E"/>
    <w:rsid w:val="00572779"/>
    <w:rsid w:val="005727C4"/>
    <w:rsid w:val="00572904"/>
    <w:rsid w:val="00572D55"/>
    <w:rsid w:val="00572EB8"/>
    <w:rsid w:val="00573EBE"/>
    <w:rsid w:val="00573F9E"/>
    <w:rsid w:val="00574829"/>
    <w:rsid w:val="0057497E"/>
    <w:rsid w:val="00574AF5"/>
    <w:rsid w:val="005752C3"/>
    <w:rsid w:val="00575449"/>
    <w:rsid w:val="00575572"/>
    <w:rsid w:val="00575B6A"/>
    <w:rsid w:val="0057642F"/>
    <w:rsid w:val="00576677"/>
    <w:rsid w:val="00576E43"/>
    <w:rsid w:val="00576F26"/>
    <w:rsid w:val="005771F8"/>
    <w:rsid w:val="00577727"/>
    <w:rsid w:val="005779D9"/>
    <w:rsid w:val="00580C40"/>
    <w:rsid w:val="00580EEA"/>
    <w:rsid w:val="00580F83"/>
    <w:rsid w:val="00581370"/>
    <w:rsid w:val="00581F30"/>
    <w:rsid w:val="00583833"/>
    <w:rsid w:val="00583C7B"/>
    <w:rsid w:val="00584504"/>
    <w:rsid w:val="00585092"/>
    <w:rsid w:val="00585096"/>
    <w:rsid w:val="005855A5"/>
    <w:rsid w:val="0058588A"/>
    <w:rsid w:val="005863D9"/>
    <w:rsid w:val="00586FA1"/>
    <w:rsid w:val="0058719B"/>
    <w:rsid w:val="00587783"/>
    <w:rsid w:val="005909CC"/>
    <w:rsid w:val="00590A9F"/>
    <w:rsid w:val="00590D17"/>
    <w:rsid w:val="00590D65"/>
    <w:rsid w:val="00591186"/>
    <w:rsid w:val="00591713"/>
    <w:rsid w:val="005918D5"/>
    <w:rsid w:val="00591D90"/>
    <w:rsid w:val="0059262A"/>
    <w:rsid w:val="005926F6"/>
    <w:rsid w:val="00592AD4"/>
    <w:rsid w:val="005930B4"/>
    <w:rsid w:val="005935F1"/>
    <w:rsid w:val="005937A1"/>
    <w:rsid w:val="00593857"/>
    <w:rsid w:val="00593EE6"/>
    <w:rsid w:val="005941E0"/>
    <w:rsid w:val="00594399"/>
    <w:rsid w:val="0059441E"/>
    <w:rsid w:val="00594486"/>
    <w:rsid w:val="0059488F"/>
    <w:rsid w:val="0059496B"/>
    <w:rsid w:val="00594C26"/>
    <w:rsid w:val="00594ECD"/>
    <w:rsid w:val="0059522A"/>
    <w:rsid w:val="005959EC"/>
    <w:rsid w:val="00595C3D"/>
    <w:rsid w:val="00595F7C"/>
    <w:rsid w:val="00596396"/>
    <w:rsid w:val="005964A0"/>
    <w:rsid w:val="0059667C"/>
    <w:rsid w:val="00596E45"/>
    <w:rsid w:val="005973D2"/>
    <w:rsid w:val="00597612"/>
    <w:rsid w:val="005A00B9"/>
    <w:rsid w:val="005A0B1E"/>
    <w:rsid w:val="005A0C6E"/>
    <w:rsid w:val="005A0E8D"/>
    <w:rsid w:val="005A124E"/>
    <w:rsid w:val="005A1C17"/>
    <w:rsid w:val="005A1D7D"/>
    <w:rsid w:val="005A206E"/>
    <w:rsid w:val="005A2517"/>
    <w:rsid w:val="005A2D6B"/>
    <w:rsid w:val="005A49AD"/>
    <w:rsid w:val="005A5523"/>
    <w:rsid w:val="005A56D9"/>
    <w:rsid w:val="005A5A0A"/>
    <w:rsid w:val="005A6248"/>
    <w:rsid w:val="005A664D"/>
    <w:rsid w:val="005A697A"/>
    <w:rsid w:val="005A6A8E"/>
    <w:rsid w:val="005A6FB5"/>
    <w:rsid w:val="005A7604"/>
    <w:rsid w:val="005A7B38"/>
    <w:rsid w:val="005A7CF8"/>
    <w:rsid w:val="005A7ECB"/>
    <w:rsid w:val="005A7FDF"/>
    <w:rsid w:val="005B037E"/>
    <w:rsid w:val="005B04B5"/>
    <w:rsid w:val="005B073E"/>
    <w:rsid w:val="005B093A"/>
    <w:rsid w:val="005B0D30"/>
    <w:rsid w:val="005B1097"/>
    <w:rsid w:val="005B13DC"/>
    <w:rsid w:val="005B1889"/>
    <w:rsid w:val="005B21AB"/>
    <w:rsid w:val="005B298B"/>
    <w:rsid w:val="005B2D5D"/>
    <w:rsid w:val="005B2D76"/>
    <w:rsid w:val="005B31EC"/>
    <w:rsid w:val="005B3406"/>
    <w:rsid w:val="005B3556"/>
    <w:rsid w:val="005B3C84"/>
    <w:rsid w:val="005B3FA8"/>
    <w:rsid w:val="005B48AF"/>
    <w:rsid w:val="005B4A1E"/>
    <w:rsid w:val="005B5206"/>
    <w:rsid w:val="005B5477"/>
    <w:rsid w:val="005B618C"/>
    <w:rsid w:val="005B63DE"/>
    <w:rsid w:val="005B673A"/>
    <w:rsid w:val="005B7539"/>
    <w:rsid w:val="005B7869"/>
    <w:rsid w:val="005B7F91"/>
    <w:rsid w:val="005B7FB4"/>
    <w:rsid w:val="005C0BC2"/>
    <w:rsid w:val="005C135C"/>
    <w:rsid w:val="005C1680"/>
    <w:rsid w:val="005C1F43"/>
    <w:rsid w:val="005C220A"/>
    <w:rsid w:val="005C23F5"/>
    <w:rsid w:val="005C2FF7"/>
    <w:rsid w:val="005C300B"/>
    <w:rsid w:val="005C3205"/>
    <w:rsid w:val="005C365E"/>
    <w:rsid w:val="005C36A6"/>
    <w:rsid w:val="005C3934"/>
    <w:rsid w:val="005C3E21"/>
    <w:rsid w:val="005C3EFF"/>
    <w:rsid w:val="005C5E33"/>
    <w:rsid w:val="005C699D"/>
    <w:rsid w:val="005C6F50"/>
    <w:rsid w:val="005C70A7"/>
    <w:rsid w:val="005C766F"/>
    <w:rsid w:val="005C7894"/>
    <w:rsid w:val="005D0BEC"/>
    <w:rsid w:val="005D0D0B"/>
    <w:rsid w:val="005D0F4C"/>
    <w:rsid w:val="005D17CF"/>
    <w:rsid w:val="005D1B20"/>
    <w:rsid w:val="005D1BAD"/>
    <w:rsid w:val="005D1D02"/>
    <w:rsid w:val="005D2030"/>
    <w:rsid w:val="005D2042"/>
    <w:rsid w:val="005D2178"/>
    <w:rsid w:val="005D2D3C"/>
    <w:rsid w:val="005D389A"/>
    <w:rsid w:val="005D3DEC"/>
    <w:rsid w:val="005D4012"/>
    <w:rsid w:val="005D431D"/>
    <w:rsid w:val="005D49B7"/>
    <w:rsid w:val="005D51C4"/>
    <w:rsid w:val="005D56D1"/>
    <w:rsid w:val="005D57B1"/>
    <w:rsid w:val="005D5CEF"/>
    <w:rsid w:val="005D6384"/>
    <w:rsid w:val="005D68E8"/>
    <w:rsid w:val="005D6E19"/>
    <w:rsid w:val="005D6F33"/>
    <w:rsid w:val="005D73B8"/>
    <w:rsid w:val="005D7630"/>
    <w:rsid w:val="005E0481"/>
    <w:rsid w:val="005E0E60"/>
    <w:rsid w:val="005E1079"/>
    <w:rsid w:val="005E12CC"/>
    <w:rsid w:val="005E1583"/>
    <w:rsid w:val="005E1824"/>
    <w:rsid w:val="005E1FDE"/>
    <w:rsid w:val="005E226E"/>
    <w:rsid w:val="005E3270"/>
    <w:rsid w:val="005E3773"/>
    <w:rsid w:val="005E3C6C"/>
    <w:rsid w:val="005E3DA0"/>
    <w:rsid w:val="005E3FDA"/>
    <w:rsid w:val="005E42FC"/>
    <w:rsid w:val="005E5274"/>
    <w:rsid w:val="005E5ACF"/>
    <w:rsid w:val="005E5B55"/>
    <w:rsid w:val="005E6191"/>
    <w:rsid w:val="005E64D3"/>
    <w:rsid w:val="005E67E4"/>
    <w:rsid w:val="005E6D52"/>
    <w:rsid w:val="005E7D1D"/>
    <w:rsid w:val="005F015D"/>
    <w:rsid w:val="005F0769"/>
    <w:rsid w:val="005F16D9"/>
    <w:rsid w:val="005F1D76"/>
    <w:rsid w:val="005F1F70"/>
    <w:rsid w:val="005F23E1"/>
    <w:rsid w:val="005F266D"/>
    <w:rsid w:val="005F281B"/>
    <w:rsid w:val="005F2B56"/>
    <w:rsid w:val="005F2DC5"/>
    <w:rsid w:val="005F371D"/>
    <w:rsid w:val="005F405A"/>
    <w:rsid w:val="005F45DA"/>
    <w:rsid w:val="005F4A18"/>
    <w:rsid w:val="005F54F5"/>
    <w:rsid w:val="005F5579"/>
    <w:rsid w:val="005F65AD"/>
    <w:rsid w:val="005F68BE"/>
    <w:rsid w:val="005F7D4E"/>
    <w:rsid w:val="00600DBC"/>
    <w:rsid w:val="00600ED9"/>
    <w:rsid w:val="00601087"/>
    <w:rsid w:val="00601934"/>
    <w:rsid w:val="00601A7B"/>
    <w:rsid w:val="00602465"/>
    <w:rsid w:val="0060248E"/>
    <w:rsid w:val="006025A5"/>
    <w:rsid w:val="006035CB"/>
    <w:rsid w:val="0060390F"/>
    <w:rsid w:val="00603CD0"/>
    <w:rsid w:val="0060410E"/>
    <w:rsid w:val="00604344"/>
    <w:rsid w:val="00604447"/>
    <w:rsid w:val="00604578"/>
    <w:rsid w:val="00604850"/>
    <w:rsid w:val="006048A6"/>
    <w:rsid w:val="00604D36"/>
    <w:rsid w:val="00604F41"/>
    <w:rsid w:val="00605DBE"/>
    <w:rsid w:val="00606089"/>
    <w:rsid w:val="006061DD"/>
    <w:rsid w:val="00606348"/>
    <w:rsid w:val="00606517"/>
    <w:rsid w:val="00607677"/>
    <w:rsid w:val="00607AB6"/>
    <w:rsid w:val="006101F3"/>
    <w:rsid w:val="0061037C"/>
    <w:rsid w:val="006106B2"/>
    <w:rsid w:val="00610937"/>
    <w:rsid w:val="00610A36"/>
    <w:rsid w:val="00610DFB"/>
    <w:rsid w:val="00611113"/>
    <w:rsid w:val="00611480"/>
    <w:rsid w:val="0061149F"/>
    <w:rsid w:val="006115F0"/>
    <w:rsid w:val="00611740"/>
    <w:rsid w:val="00611E6E"/>
    <w:rsid w:val="006123C6"/>
    <w:rsid w:val="00612675"/>
    <w:rsid w:val="0061272C"/>
    <w:rsid w:val="0061276D"/>
    <w:rsid w:val="00612D5B"/>
    <w:rsid w:val="00613092"/>
    <w:rsid w:val="00613845"/>
    <w:rsid w:val="00613983"/>
    <w:rsid w:val="00613BF3"/>
    <w:rsid w:val="00614078"/>
    <w:rsid w:val="006146AA"/>
    <w:rsid w:val="006157E7"/>
    <w:rsid w:val="00615885"/>
    <w:rsid w:val="0061590C"/>
    <w:rsid w:val="00616859"/>
    <w:rsid w:val="00616A90"/>
    <w:rsid w:val="00616D2E"/>
    <w:rsid w:val="00616E6F"/>
    <w:rsid w:val="0061725F"/>
    <w:rsid w:val="00617313"/>
    <w:rsid w:val="00617474"/>
    <w:rsid w:val="006178AB"/>
    <w:rsid w:val="00617C68"/>
    <w:rsid w:val="00617E7B"/>
    <w:rsid w:val="00620368"/>
    <w:rsid w:val="006203B6"/>
    <w:rsid w:val="00620C45"/>
    <w:rsid w:val="006214DF"/>
    <w:rsid w:val="006214F6"/>
    <w:rsid w:val="006228C5"/>
    <w:rsid w:val="006239B7"/>
    <w:rsid w:val="006244F7"/>
    <w:rsid w:val="00624750"/>
    <w:rsid w:val="00624A19"/>
    <w:rsid w:val="00624B6C"/>
    <w:rsid w:val="00624ED8"/>
    <w:rsid w:val="00624FA8"/>
    <w:rsid w:val="00625796"/>
    <w:rsid w:val="00625D50"/>
    <w:rsid w:val="006261A7"/>
    <w:rsid w:val="00626AAC"/>
    <w:rsid w:val="00626CEB"/>
    <w:rsid w:val="00627302"/>
    <w:rsid w:val="006274E4"/>
    <w:rsid w:val="0062780C"/>
    <w:rsid w:val="00627861"/>
    <w:rsid w:val="006304CE"/>
    <w:rsid w:val="00630B26"/>
    <w:rsid w:val="006312FA"/>
    <w:rsid w:val="006316B3"/>
    <w:rsid w:val="006320A0"/>
    <w:rsid w:val="0063231F"/>
    <w:rsid w:val="00632347"/>
    <w:rsid w:val="00632C07"/>
    <w:rsid w:val="00632EB2"/>
    <w:rsid w:val="00633499"/>
    <w:rsid w:val="0063406D"/>
    <w:rsid w:val="006345F6"/>
    <w:rsid w:val="006358EC"/>
    <w:rsid w:val="006359E8"/>
    <w:rsid w:val="00635A94"/>
    <w:rsid w:val="00636EA2"/>
    <w:rsid w:val="006372B6"/>
    <w:rsid w:val="0063747E"/>
    <w:rsid w:val="006374F0"/>
    <w:rsid w:val="00637E56"/>
    <w:rsid w:val="00637F2F"/>
    <w:rsid w:val="006400E1"/>
    <w:rsid w:val="006400E4"/>
    <w:rsid w:val="00640538"/>
    <w:rsid w:val="00640AC4"/>
    <w:rsid w:val="00640AFB"/>
    <w:rsid w:val="00640B21"/>
    <w:rsid w:val="006415BB"/>
    <w:rsid w:val="00641641"/>
    <w:rsid w:val="00641B4E"/>
    <w:rsid w:val="00642418"/>
    <w:rsid w:val="00642506"/>
    <w:rsid w:val="006427E1"/>
    <w:rsid w:val="006430C8"/>
    <w:rsid w:val="006431F8"/>
    <w:rsid w:val="006434B1"/>
    <w:rsid w:val="006434D5"/>
    <w:rsid w:val="0064359B"/>
    <w:rsid w:val="006435D5"/>
    <w:rsid w:val="00643812"/>
    <w:rsid w:val="00643DB6"/>
    <w:rsid w:val="00643E01"/>
    <w:rsid w:val="00643E51"/>
    <w:rsid w:val="00644069"/>
    <w:rsid w:val="006442CF"/>
    <w:rsid w:val="00644468"/>
    <w:rsid w:val="00644782"/>
    <w:rsid w:val="00644FE2"/>
    <w:rsid w:val="006451B7"/>
    <w:rsid w:val="0064560E"/>
    <w:rsid w:val="006459BC"/>
    <w:rsid w:val="006464CE"/>
    <w:rsid w:val="00646768"/>
    <w:rsid w:val="00646793"/>
    <w:rsid w:val="0064706C"/>
    <w:rsid w:val="00647396"/>
    <w:rsid w:val="00647E93"/>
    <w:rsid w:val="0065012F"/>
    <w:rsid w:val="00650457"/>
    <w:rsid w:val="00650A26"/>
    <w:rsid w:val="0065124E"/>
    <w:rsid w:val="006518CC"/>
    <w:rsid w:val="00651969"/>
    <w:rsid w:val="00651CEE"/>
    <w:rsid w:val="00652405"/>
    <w:rsid w:val="0065255B"/>
    <w:rsid w:val="00653B88"/>
    <w:rsid w:val="00654F89"/>
    <w:rsid w:val="006555C3"/>
    <w:rsid w:val="00655EA6"/>
    <w:rsid w:val="00656426"/>
    <w:rsid w:val="0065678D"/>
    <w:rsid w:val="00656BC9"/>
    <w:rsid w:val="00656F32"/>
    <w:rsid w:val="00656F9E"/>
    <w:rsid w:val="006574F7"/>
    <w:rsid w:val="0065752F"/>
    <w:rsid w:val="006579F9"/>
    <w:rsid w:val="00657D9C"/>
    <w:rsid w:val="0066078E"/>
    <w:rsid w:val="006607E5"/>
    <w:rsid w:val="0066083C"/>
    <w:rsid w:val="00660C18"/>
    <w:rsid w:val="00660E07"/>
    <w:rsid w:val="006612B0"/>
    <w:rsid w:val="0066148F"/>
    <w:rsid w:val="0066191A"/>
    <w:rsid w:val="00661A98"/>
    <w:rsid w:val="006625A0"/>
    <w:rsid w:val="00662A57"/>
    <w:rsid w:val="00662B64"/>
    <w:rsid w:val="00662C9F"/>
    <w:rsid w:val="0066390C"/>
    <w:rsid w:val="00663E62"/>
    <w:rsid w:val="00663E82"/>
    <w:rsid w:val="00664172"/>
    <w:rsid w:val="00665101"/>
    <w:rsid w:val="00665238"/>
    <w:rsid w:val="00665759"/>
    <w:rsid w:val="00665BBF"/>
    <w:rsid w:val="006663A0"/>
    <w:rsid w:val="00666F61"/>
    <w:rsid w:val="006674AE"/>
    <w:rsid w:val="00667924"/>
    <w:rsid w:val="00667CCE"/>
    <w:rsid w:val="00667F86"/>
    <w:rsid w:val="00670017"/>
    <w:rsid w:val="006706D1"/>
    <w:rsid w:val="00670F77"/>
    <w:rsid w:val="006711A0"/>
    <w:rsid w:val="006725F4"/>
    <w:rsid w:val="00672AFC"/>
    <w:rsid w:val="00672BE6"/>
    <w:rsid w:val="00672F76"/>
    <w:rsid w:val="00673711"/>
    <w:rsid w:val="00673F9A"/>
    <w:rsid w:val="00674197"/>
    <w:rsid w:val="006741C5"/>
    <w:rsid w:val="00674492"/>
    <w:rsid w:val="0067475D"/>
    <w:rsid w:val="00674BC7"/>
    <w:rsid w:val="0067578B"/>
    <w:rsid w:val="00675836"/>
    <w:rsid w:val="00675B5E"/>
    <w:rsid w:val="00675C8A"/>
    <w:rsid w:val="0067629A"/>
    <w:rsid w:val="006762BB"/>
    <w:rsid w:val="006764B7"/>
    <w:rsid w:val="00676550"/>
    <w:rsid w:val="00676FC6"/>
    <w:rsid w:val="0067719E"/>
    <w:rsid w:val="00677310"/>
    <w:rsid w:val="00677477"/>
    <w:rsid w:val="00677769"/>
    <w:rsid w:val="00677B0E"/>
    <w:rsid w:val="00677C6A"/>
    <w:rsid w:val="00680410"/>
    <w:rsid w:val="00680689"/>
    <w:rsid w:val="006806C1"/>
    <w:rsid w:val="006807F7"/>
    <w:rsid w:val="006809D5"/>
    <w:rsid w:val="00680F83"/>
    <w:rsid w:val="00680FAD"/>
    <w:rsid w:val="00681119"/>
    <w:rsid w:val="00681935"/>
    <w:rsid w:val="006819A2"/>
    <w:rsid w:val="00682334"/>
    <w:rsid w:val="00682350"/>
    <w:rsid w:val="006826F3"/>
    <w:rsid w:val="00683324"/>
    <w:rsid w:val="006833CA"/>
    <w:rsid w:val="00684042"/>
    <w:rsid w:val="0068444A"/>
    <w:rsid w:val="00684673"/>
    <w:rsid w:val="00684952"/>
    <w:rsid w:val="006849C1"/>
    <w:rsid w:val="00684B73"/>
    <w:rsid w:val="00684CD7"/>
    <w:rsid w:val="00685064"/>
    <w:rsid w:val="00686A1D"/>
    <w:rsid w:val="00686B0A"/>
    <w:rsid w:val="00686EC3"/>
    <w:rsid w:val="00687186"/>
    <w:rsid w:val="006872CC"/>
    <w:rsid w:val="00687ED9"/>
    <w:rsid w:val="006901CA"/>
    <w:rsid w:val="00690596"/>
    <w:rsid w:val="00690618"/>
    <w:rsid w:val="00691151"/>
    <w:rsid w:val="006913AE"/>
    <w:rsid w:val="006913F5"/>
    <w:rsid w:val="00691689"/>
    <w:rsid w:val="006918D9"/>
    <w:rsid w:val="00691ADB"/>
    <w:rsid w:val="00691DBA"/>
    <w:rsid w:val="00692707"/>
    <w:rsid w:val="00692763"/>
    <w:rsid w:val="00692914"/>
    <w:rsid w:val="00692AA4"/>
    <w:rsid w:val="00692E55"/>
    <w:rsid w:val="006936B9"/>
    <w:rsid w:val="006937AF"/>
    <w:rsid w:val="0069425E"/>
    <w:rsid w:val="0069433F"/>
    <w:rsid w:val="0069479D"/>
    <w:rsid w:val="00695204"/>
    <w:rsid w:val="006953FA"/>
    <w:rsid w:val="00695563"/>
    <w:rsid w:val="00695660"/>
    <w:rsid w:val="00695CEC"/>
    <w:rsid w:val="00695EAB"/>
    <w:rsid w:val="00696328"/>
    <w:rsid w:val="00696B98"/>
    <w:rsid w:val="00696FA5"/>
    <w:rsid w:val="006974FA"/>
    <w:rsid w:val="00697536"/>
    <w:rsid w:val="00697834"/>
    <w:rsid w:val="00697D96"/>
    <w:rsid w:val="006A0305"/>
    <w:rsid w:val="006A1089"/>
    <w:rsid w:val="006A10C9"/>
    <w:rsid w:val="006A2568"/>
    <w:rsid w:val="006A2A03"/>
    <w:rsid w:val="006A2DBD"/>
    <w:rsid w:val="006A2E78"/>
    <w:rsid w:val="006A3104"/>
    <w:rsid w:val="006A3B8A"/>
    <w:rsid w:val="006A4400"/>
    <w:rsid w:val="006A45D0"/>
    <w:rsid w:val="006A4958"/>
    <w:rsid w:val="006A56D1"/>
    <w:rsid w:val="006A59DC"/>
    <w:rsid w:val="006A65D6"/>
    <w:rsid w:val="006A684B"/>
    <w:rsid w:val="006A693C"/>
    <w:rsid w:val="006A6C38"/>
    <w:rsid w:val="006A7270"/>
    <w:rsid w:val="006A7443"/>
    <w:rsid w:val="006A7614"/>
    <w:rsid w:val="006A768E"/>
    <w:rsid w:val="006A774B"/>
    <w:rsid w:val="006A7BC2"/>
    <w:rsid w:val="006B0260"/>
    <w:rsid w:val="006B0A78"/>
    <w:rsid w:val="006B1285"/>
    <w:rsid w:val="006B130C"/>
    <w:rsid w:val="006B16DB"/>
    <w:rsid w:val="006B1EA5"/>
    <w:rsid w:val="006B209B"/>
    <w:rsid w:val="006B2B38"/>
    <w:rsid w:val="006B2B90"/>
    <w:rsid w:val="006B3D57"/>
    <w:rsid w:val="006B3D67"/>
    <w:rsid w:val="006B3E23"/>
    <w:rsid w:val="006B434E"/>
    <w:rsid w:val="006B45B8"/>
    <w:rsid w:val="006B47E2"/>
    <w:rsid w:val="006B4A48"/>
    <w:rsid w:val="006B4C9D"/>
    <w:rsid w:val="006B501F"/>
    <w:rsid w:val="006B51DF"/>
    <w:rsid w:val="006B5847"/>
    <w:rsid w:val="006B5A49"/>
    <w:rsid w:val="006B5B8C"/>
    <w:rsid w:val="006B5D8C"/>
    <w:rsid w:val="006B5E9A"/>
    <w:rsid w:val="006B6155"/>
    <w:rsid w:val="006B71AB"/>
    <w:rsid w:val="006B7708"/>
    <w:rsid w:val="006B7C28"/>
    <w:rsid w:val="006B7E3E"/>
    <w:rsid w:val="006C0380"/>
    <w:rsid w:val="006C07F5"/>
    <w:rsid w:val="006C0835"/>
    <w:rsid w:val="006C0D1D"/>
    <w:rsid w:val="006C1371"/>
    <w:rsid w:val="006C1B9C"/>
    <w:rsid w:val="006C1E7C"/>
    <w:rsid w:val="006C2757"/>
    <w:rsid w:val="006C2DC1"/>
    <w:rsid w:val="006C34C5"/>
    <w:rsid w:val="006C38D5"/>
    <w:rsid w:val="006C3DCB"/>
    <w:rsid w:val="006C3E59"/>
    <w:rsid w:val="006C45A3"/>
    <w:rsid w:val="006C4663"/>
    <w:rsid w:val="006C4EC2"/>
    <w:rsid w:val="006C5440"/>
    <w:rsid w:val="006C5D2D"/>
    <w:rsid w:val="006C6171"/>
    <w:rsid w:val="006C68E6"/>
    <w:rsid w:val="006C7887"/>
    <w:rsid w:val="006C7CCE"/>
    <w:rsid w:val="006D0414"/>
    <w:rsid w:val="006D042C"/>
    <w:rsid w:val="006D0821"/>
    <w:rsid w:val="006D12C0"/>
    <w:rsid w:val="006D12CA"/>
    <w:rsid w:val="006D1531"/>
    <w:rsid w:val="006D2013"/>
    <w:rsid w:val="006D238F"/>
    <w:rsid w:val="006D2557"/>
    <w:rsid w:val="006D37A8"/>
    <w:rsid w:val="006D38EC"/>
    <w:rsid w:val="006D4342"/>
    <w:rsid w:val="006D447A"/>
    <w:rsid w:val="006D4869"/>
    <w:rsid w:val="006D4B66"/>
    <w:rsid w:val="006D4E04"/>
    <w:rsid w:val="006D4E30"/>
    <w:rsid w:val="006D5B2D"/>
    <w:rsid w:val="006D5BC0"/>
    <w:rsid w:val="006D5E54"/>
    <w:rsid w:val="006D6D99"/>
    <w:rsid w:val="006D7694"/>
    <w:rsid w:val="006E0602"/>
    <w:rsid w:val="006E0CC1"/>
    <w:rsid w:val="006E14A1"/>
    <w:rsid w:val="006E1885"/>
    <w:rsid w:val="006E18C9"/>
    <w:rsid w:val="006E1B28"/>
    <w:rsid w:val="006E1B53"/>
    <w:rsid w:val="006E24ED"/>
    <w:rsid w:val="006E26B9"/>
    <w:rsid w:val="006E2761"/>
    <w:rsid w:val="006E3501"/>
    <w:rsid w:val="006E4036"/>
    <w:rsid w:val="006E40A6"/>
    <w:rsid w:val="006E4955"/>
    <w:rsid w:val="006E4E67"/>
    <w:rsid w:val="006E5587"/>
    <w:rsid w:val="006E5942"/>
    <w:rsid w:val="006E5CCF"/>
    <w:rsid w:val="006E642D"/>
    <w:rsid w:val="006E69CD"/>
    <w:rsid w:val="006E6D88"/>
    <w:rsid w:val="006E7156"/>
    <w:rsid w:val="006E759C"/>
    <w:rsid w:val="006E7BFE"/>
    <w:rsid w:val="006F035C"/>
    <w:rsid w:val="006F06F3"/>
    <w:rsid w:val="006F0871"/>
    <w:rsid w:val="006F08EE"/>
    <w:rsid w:val="006F11F7"/>
    <w:rsid w:val="006F1752"/>
    <w:rsid w:val="006F196E"/>
    <w:rsid w:val="006F1C6B"/>
    <w:rsid w:val="006F1F63"/>
    <w:rsid w:val="006F206E"/>
    <w:rsid w:val="006F23D5"/>
    <w:rsid w:val="006F2491"/>
    <w:rsid w:val="006F2851"/>
    <w:rsid w:val="006F2D4D"/>
    <w:rsid w:val="006F30F2"/>
    <w:rsid w:val="006F34FD"/>
    <w:rsid w:val="006F3B32"/>
    <w:rsid w:val="006F3DC8"/>
    <w:rsid w:val="006F4187"/>
    <w:rsid w:val="006F449C"/>
    <w:rsid w:val="006F5983"/>
    <w:rsid w:val="006F59A5"/>
    <w:rsid w:val="006F5CEE"/>
    <w:rsid w:val="006F5EF2"/>
    <w:rsid w:val="006F62BF"/>
    <w:rsid w:val="006F634C"/>
    <w:rsid w:val="006F671F"/>
    <w:rsid w:val="006F72AC"/>
    <w:rsid w:val="006F785B"/>
    <w:rsid w:val="006F78E7"/>
    <w:rsid w:val="006F7BCB"/>
    <w:rsid w:val="006F7C33"/>
    <w:rsid w:val="007009C2"/>
    <w:rsid w:val="00700DF2"/>
    <w:rsid w:val="00700F92"/>
    <w:rsid w:val="00701624"/>
    <w:rsid w:val="00701B6D"/>
    <w:rsid w:val="00702A02"/>
    <w:rsid w:val="00702EC1"/>
    <w:rsid w:val="00703F40"/>
    <w:rsid w:val="00703FEB"/>
    <w:rsid w:val="007044D6"/>
    <w:rsid w:val="007048FB"/>
    <w:rsid w:val="0070500B"/>
    <w:rsid w:val="00705035"/>
    <w:rsid w:val="00705332"/>
    <w:rsid w:val="00705E12"/>
    <w:rsid w:val="00705F40"/>
    <w:rsid w:val="0070612C"/>
    <w:rsid w:val="007062F8"/>
    <w:rsid w:val="00706352"/>
    <w:rsid w:val="00706D7A"/>
    <w:rsid w:val="00706D7C"/>
    <w:rsid w:val="00707326"/>
    <w:rsid w:val="0070746B"/>
    <w:rsid w:val="00707589"/>
    <w:rsid w:val="00707DCC"/>
    <w:rsid w:val="007104B6"/>
    <w:rsid w:val="007106C8"/>
    <w:rsid w:val="007108EE"/>
    <w:rsid w:val="00710C1E"/>
    <w:rsid w:val="00710FEB"/>
    <w:rsid w:val="007112F8"/>
    <w:rsid w:val="00712068"/>
    <w:rsid w:val="007122CD"/>
    <w:rsid w:val="0071297B"/>
    <w:rsid w:val="00712E53"/>
    <w:rsid w:val="007137A7"/>
    <w:rsid w:val="00714205"/>
    <w:rsid w:val="0071420A"/>
    <w:rsid w:val="007148E6"/>
    <w:rsid w:val="00714EC7"/>
    <w:rsid w:val="00714F46"/>
    <w:rsid w:val="00714FB2"/>
    <w:rsid w:val="0071523E"/>
    <w:rsid w:val="0071544C"/>
    <w:rsid w:val="007159C8"/>
    <w:rsid w:val="00715BDC"/>
    <w:rsid w:val="00715C11"/>
    <w:rsid w:val="00715D0E"/>
    <w:rsid w:val="00715D6C"/>
    <w:rsid w:val="007166C3"/>
    <w:rsid w:val="00716B06"/>
    <w:rsid w:val="00716B62"/>
    <w:rsid w:val="00716EAE"/>
    <w:rsid w:val="0071722E"/>
    <w:rsid w:val="007178D8"/>
    <w:rsid w:val="007200DF"/>
    <w:rsid w:val="00720810"/>
    <w:rsid w:val="00720913"/>
    <w:rsid w:val="007210A5"/>
    <w:rsid w:val="00721176"/>
    <w:rsid w:val="00721677"/>
    <w:rsid w:val="00721CF7"/>
    <w:rsid w:val="007222DC"/>
    <w:rsid w:val="007227DC"/>
    <w:rsid w:val="007228F9"/>
    <w:rsid w:val="00723408"/>
    <w:rsid w:val="0072351A"/>
    <w:rsid w:val="00723A5A"/>
    <w:rsid w:val="00723ED6"/>
    <w:rsid w:val="007248EA"/>
    <w:rsid w:val="00724CD7"/>
    <w:rsid w:val="00724DDE"/>
    <w:rsid w:val="00725398"/>
    <w:rsid w:val="007258D9"/>
    <w:rsid w:val="00726007"/>
    <w:rsid w:val="00726325"/>
    <w:rsid w:val="007265BC"/>
    <w:rsid w:val="00726B8D"/>
    <w:rsid w:val="00727F34"/>
    <w:rsid w:val="007301D6"/>
    <w:rsid w:val="0073082C"/>
    <w:rsid w:val="0073085E"/>
    <w:rsid w:val="00730AB9"/>
    <w:rsid w:val="00730C9B"/>
    <w:rsid w:val="00731157"/>
    <w:rsid w:val="007313BE"/>
    <w:rsid w:val="007318DD"/>
    <w:rsid w:val="007319E8"/>
    <w:rsid w:val="00732108"/>
    <w:rsid w:val="0073268D"/>
    <w:rsid w:val="00732F2C"/>
    <w:rsid w:val="00733301"/>
    <w:rsid w:val="0073350A"/>
    <w:rsid w:val="007336BC"/>
    <w:rsid w:val="00733C37"/>
    <w:rsid w:val="00733DB8"/>
    <w:rsid w:val="0073439B"/>
    <w:rsid w:val="00734E50"/>
    <w:rsid w:val="0073502C"/>
    <w:rsid w:val="00735164"/>
    <w:rsid w:val="00735279"/>
    <w:rsid w:val="0073528D"/>
    <w:rsid w:val="00735547"/>
    <w:rsid w:val="00735A1F"/>
    <w:rsid w:val="0073609C"/>
    <w:rsid w:val="0073641A"/>
    <w:rsid w:val="007366DD"/>
    <w:rsid w:val="00736ADD"/>
    <w:rsid w:val="00736C8F"/>
    <w:rsid w:val="007375E8"/>
    <w:rsid w:val="00737CAE"/>
    <w:rsid w:val="00737F8B"/>
    <w:rsid w:val="00740550"/>
    <w:rsid w:val="007409BA"/>
    <w:rsid w:val="007421B8"/>
    <w:rsid w:val="007427FC"/>
    <w:rsid w:val="00742B30"/>
    <w:rsid w:val="00742BD9"/>
    <w:rsid w:val="00742F04"/>
    <w:rsid w:val="00742F2A"/>
    <w:rsid w:val="0074319A"/>
    <w:rsid w:val="007431C7"/>
    <w:rsid w:val="007434B8"/>
    <w:rsid w:val="0074353E"/>
    <w:rsid w:val="00743A84"/>
    <w:rsid w:val="00743C24"/>
    <w:rsid w:val="00743CE7"/>
    <w:rsid w:val="00743FCD"/>
    <w:rsid w:val="007445C5"/>
    <w:rsid w:val="00744753"/>
    <w:rsid w:val="0074490B"/>
    <w:rsid w:val="00744CCD"/>
    <w:rsid w:val="0074634D"/>
    <w:rsid w:val="00746433"/>
    <w:rsid w:val="007468AD"/>
    <w:rsid w:val="007469F6"/>
    <w:rsid w:val="00747878"/>
    <w:rsid w:val="00747DEE"/>
    <w:rsid w:val="0075063B"/>
    <w:rsid w:val="007506F2"/>
    <w:rsid w:val="00750A39"/>
    <w:rsid w:val="00750D4D"/>
    <w:rsid w:val="00750E30"/>
    <w:rsid w:val="0075102C"/>
    <w:rsid w:val="00751A41"/>
    <w:rsid w:val="00751AC7"/>
    <w:rsid w:val="00752029"/>
    <w:rsid w:val="00752127"/>
    <w:rsid w:val="00752303"/>
    <w:rsid w:val="00753AB6"/>
    <w:rsid w:val="0075403D"/>
    <w:rsid w:val="00754135"/>
    <w:rsid w:val="00754690"/>
    <w:rsid w:val="007546E8"/>
    <w:rsid w:val="0075494E"/>
    <w:rsid w:val="00754ECA"/>
    <w:rsid w:val="0075559C"/>
    <w:rsid w:val="00755D73"/>
    <w:rsid w:val="00755E76"/>
    <w:rsid w:val="0075636E"/>
    <w:rsid w:val="00756406"/>
    <w:rsid w:val="0075649D"/>
    <w:rsid w:val="0075668C"/>
    <w:rsid w:val="00757327"/>
    <w:rsid w:val="007573B9"/>
    <w:rsid w:val="007578B3"/>
    <w:rsid w:val="007579E0"/>
    <w:rsid w:val="00760897"/>
    <w:rsid w:val="00760CDD"/>
    <w:rsid w:val="00760F86"/>
    <w:rsid w:val="0076143D"/>
    <w:rsid w:val="00761EC2"/>
    <w:rsid w:val="00761FFA"/>
    <w:rsid w:val="00763C4E"/>
    <w:rsid w:val="0076448A"/>
    <w:rsid w:val="007657F0"/>
    <w:rsid w:val="007658D3"/>
    <w:rsid w:val="00765A1A"/>
    <w:rsid w:val="00765BD2"/>
    <w:rsid w:val="007665D2"/>
    <w:rsid w:val="0076691E"/>
    <w:rsid w:val="00766A2B"/>
    <w:rsid w:val="00766C68"/>
    <w:rsid w:val="00767247"/>
    <w:rsid w:val="007675EE"/>
    <w:rsid w:val="00767AB1"/>
    <w:rsid w:val="00770215"/>
    <w:rsid w:val="0077031D"/>
    <w:rsid w:val="007704C4"/>
    <w:rsid w:val="00770A39"/>
    <w:rsid w:val="00770BCD"/>
    <w:rsid w:val="00770D57"/>
    <w:rsid w:val="00770DDB"/>
    <w:rsid w:val="007710B0"/>
    <w:rsid w:val="00771171"/>
    <w:rsid w:val="007712F3"/>
    <w:rsid w:val="007716B9"/>
    <w:rsid w:val="0077184B"/>
    <w:rsid w:val="00771A0A"/>
    <w:rsid w:val="00771CAB"/>
    <w:rsid w:val="00771F2F"/>
    <w:rsid w:val="00771FAE"/>
    <w:rsid w:val="00772081"/>
    <w:rsid w:val="007721DA"/>
    <w:rsid w:val="00772AA9"/>
    <w:rsid w:val="00772F1E"/>
    <w:rsid w:val="00773170"/>
    <w:rsid w:val="007732D6"/>
    <w:rsid w:val="007735A9"/>
    <w:rsid w:val="00773AA9"/>
    <w:rsid w:val="0077488D"/>
    <w:rsid w:val="0077500A"/>
    <w:rsid w:val="00775189"/>
    <w:rsid w:val="00775399"/>
    <w:rsid w:val="00775A5A"/>
    <w:rsid w:val="00775DD8"/>
    <w:rsid w:val="00776139"/>
    <w:rsid w:val="007761BB"/>
    <w:rsid w:val="00776268"/>
    <w:rsid w:val="0077665D"/>
    <w:rsid w:val="00777069"/>
    <w:rsid w:val="007771E1"/>
    <w:rsid w:val="007804B1"/>
    <w:rsid w:val="00780C18"/>
    <w:rsid w:val="00780D4A"/>
    <w:rsid w:val="00781249"/>
    <w:rsid w:val="0078157E"/>
    <w:rsid w:val="00781BB3"/>
    <w:rsid w:val="00782009"/>
    <w:rsid w:val="00782284"/>
    <w:rsid w:val="007830E3"/>
    <w:rsid w:val="00783578"/>
    <w:rsid w:val="00783635"/>
    <w:rsid w:val="00783714"/>
    <w:rsid w:val="00783C6B"/>
    <w:rsid w:val="00783F14"/>
    <w:rsid w:val="00783F2C"/>
    <w:rsid w:val="00784019"/>
    <w:rsid w:val="0078455C"/>
    <w:rsid w:val="00784961"/>
    <w:rsid w:val="00785230"/>
    <w:rsid w:val="0078545E"/>
    <w:rsid w:val="007859DC"/>
    <w:rsid w:val="00785AB9"/>
    <w:rsid w:val="00785C41"/>
    <w:rsid w:val="00785F2F"/>
    <w:rsid w:val="00786216"/>
    <w:rsid w:val="007862D3"/>
    <w:rsid w:val="00786CF0"/>
    <w:rsid w:val="00786FAD"/>
    <w:rsid w:val="00787081"/>
    <w:rsid w:val="007870BF"/>
    <w:rsid w:val="00790552"/>
    <w:rsid w:val="00790B6E"/>
    <w:rsid w:val="00790EE2"/>
    <w:rsid w:val="00791760"/>
    <w:rsid w:val="0079176C"/>
    <w:rsid w:val="0079183B"/>
    <w:rsid w:val="00791C6E"/>
    <w:rsid w:val="00791FEB"/>
    <w:rsid w:val="00792109"/>
    <w:rsid w:val="00792588"/>
    <w:rsid w:val="007930F0"/>
    <w:rsid w:val="00793260"/>
    <w:rsid w:val="00793B4A"/>
    <w:rsid w:val="007940FF"/>
    <w:rsid w:val="007943D4"/>
    <w:rsid w:val="0079441B"/>
    <w:rsid w:val="00794ECB"/>
    <w:rsid w:val="00795484"/>
    <w:rsid w:val="0079707B"/>
    <w:rsid w:val="00797099"/>
    <w:rsid w:val="0079718D"/>
    <w:rsid w:val="00797682"/>
    <w:rsid w:val="00797763"/>
    <w:rsid w:val="007A023B"/>
    <w:rsid w:val="007A0408"/>
    <w:rsid w:val="007A076E"/>
    <w:rsid w:val="007A17B3"/>
    <w:rsid w:val="007A1881"/>
    <w:rsid w:val="007A194E"/>
    <w:rsid w:val="007A19D2"/>
    <w:rsid w:val="007A1BC4"/>
    <w:rsid w:val="007A1C99"/>
    <w:rsid w:val="007A270C"/>
    <w:rsid w:val="007A27AF"/>
    <w:rsid w:val="007A2C55"/>
    <w:rsid w:val="007A2D97"/>
    <w:rsid w:val="007A32B7"/>
    <w:rsid w:val="007A3462"/>
    <w:rsid w:val="007A3566"/>
    <w:rsid w:val="007A3BBF"/>
    <w:rsid w:val="007A3C5E"/>
    <w:rsid w:val="007A4884"/>
    <w:rsid w:val="007A4E0D"/>
    <w:rsid w:val="007A5B67"/>
    <w:rsid w:val="007A5F15"/>
    <w:rsid w:val="007A61DB"/>
    <w:rsid w:val="007A66F9"/>
    <w:rsid w:val="007A6B4A"/>
    <w:rsid w:val="007A6CB3"/>
    <w:rsid w:val="007A712C"/>
    <w:rsid w:val="007A71EA"/>
    <w:rsid w:val="007A74CC"/>
    <w:rsid w:val="007A7679"/>
    <w:rsid w:val="007A7D64"/>
    <w:rsid w:val="007A7F99"/>
    <w:rsid w:val="007B01CC"/>
    <w:rsid w:val="007B01F2"/>
    <w:rsid w:val="007B054A"/>
    <w:rsid w:val="007B0D0D"/>
    <w:rsid w:val="007B12B9"/>
    <w:rsid w:val="007B138D"/>
    <w:rsid w:val="007B1E05"/>
    <w:rsid w:val="007B1F7D"/>
    <w:rsid w:val="007B22C5"/>
    <w:rsid w:val="007B3499"/>
    <w:rsid w:val="007B34E7"/>
    <w:rsid w:val="007B3755"/>
    <w:rsid w:val="007B46BD"/>
    <w:rsid w:val="007B476D"/>
    <w:rsid w:val="007B49C0"/>
    <w:rsid w:val="007B4D9E"/>
    <w:rsid w:val="007B4E46"/>
    <w:rsid w:val="007B6904"/>
    <w:rsid w:val="007B6D78"/>
    <w:rsid w:val="007B74CE"/>
    <w:rsid w:val="007B7574"/>
    <w:rsid w:val="007B7ABF"/>
    <w:rsid w:val="007B7C1C"/>
    <w:rsid w:val="007B7C9F"/>
    <w:rsid w:val="007C0152"/>
    <w:rsid w:val="007C0285"/>
    <w:rsid w:val="007C0416"/>
    <w:rsid w:val="007C043D"/>
    <w:rsid w:val="007C063D"/>
    <w:rsid w:val="007C0B99"/>
    <w:rsid w:val="007C13EB"/>
    <w:rsid w:val="007C1725"/>
    <w:rsid w:val="007C1756"/>
    <w:rsid w:val="007C1A98"/>
    <w:rsid w:val="007C1DCB"/>
    <w:rsid w:val="007C1E1B"/>
    <w:rsid w:val="007C2779"/>
    <w:rsid w:val="007C2A33"/>
    <w:rsid w:val="007C2C9F"/>
    <w:rsid w:val="007C30F5"/>
    <w:rsid w:val="007C34E1"/>
    <w:rsid w:val="007C3716"/>
    <w:rsid w:val="007C4080"/>
    <w:rsid w:val="007C4AF4"/>
    <w:rsid w:val="007C4C2E"/>
    <w:rsid w:val="007C4DC0"/>
    <w:rsid w:val="007C5277"/>
    <w:rsid w:val="007C53A1"/>
    <w:rsid w:val="007C53E7"/>
    <w:rsid w:val="007C55EA"/>
    <w:rsid w:val="007C5AE5"/>
    <w:rsid w:val="007C6052"/>
    <w:rsid w:val="007C6F80"/>
    <w:rsid w:val="007C7C23"/>
    <w:rsid w:val="007C7C5C"/>
    <w:rsid w:val="007D00B9"/>
    <w:rsid w:val="007D149F"/>
    <w:rsid w:val="007D1598"/>
    <w:rsid w:val="007D28AF"/>
    <w:rsid w:val="007D3260"/>
    <w:rsid w:val="007D35A1"/>
    <w:rsid w:val="007D367B"/>
    <w:rsid w:val="007D4378"/>
    <w:rsid w:val="007D4709"/>
    <w:rsid w:val="007D4A04"/>
    <w:rsid w:val="007D4C39"/>
    <w:rsid w:val="007D6794"/>
    <w:rsid w:val="007D6BC2"/>
    <w:rsid w:val="007D6BF1"/>
    <w:rsid w:val="007D6D34"/>
    <w:rsid w:val="007D6FA3"/>
    <w:rsid w:val="007D7143"/>
    <w:rsid w:val="007D7C1C"/>
    <w:rsid w:val="007D7D35"/>
    <w:rsid w:val="007E1293"/>
    <w:rsid w:val="007E1D9E"/>
    <w:rsid w:val="007E2181"/>
    <w:rsid w:val="007E22B3"/>
    <w:rsid w:val="007E26F2"/>
    <w:rsid w:val="007E28F6"/>
    <w:rsid w:val="007E2CAD"/>
    <w:rsid w:val="007E2DF3"/>
    <w:rsid w:val="007E306D"/>
    <w:rsid w:val="007E4147"/>
    <w:rsid w:val="007E4173"/>
    <w:rsid w:val="007E4AD7"/>
    <w:rsid w:val="007E4BC0"/>
    <w:rsid w:val="007E514B"/>
    <w:rsid w:val="007E5A6C"/>
    <w:rsid w:val="007E5BF3"/>
    <w:rsid w:val="007E5CAA"/>
    <w:rsid w:val="007E5E1B"/>
    <w:rsid w:val="007E67D5"/>
    <w:rsid w:val="007E6960"/>
    <w:rsid w:val="007E6F30"/>
    <w:rsid w:val="007E76EA"/>
    <w:rsid w:val="007E780E"/>
    <w:rsid w:val="007E7CFD"/>
    <w:rsid w:val="007E7F72"/>
    <w:rsid w:val="007F017C"/>
    <w:rsid w:val="007F0295"/>
    <w:rsid w:val="007F0668"/>
    <w:rsid w:val="007F0B89"/>
    <w:rsid w:val="007F0CD0"/>
    <w:rsid w:val="007F11B1"/>
    <w:rsid w:val="007F13ED"/>
    <w:rsid w:val="007F16BC"/>
    <w:rsid w:val="007F1D04"/>
    <w:rsid w:val="007F1ED3"/>
    <w:rsid w:val="007F2146"/>
    <w:rsid w:val="007F29FE"/>
    <w:rsid w:val="007F2E03"/>
    <w:rsid w:val="007F312E"/>
    <w:rsid w:val="007F3152"/>
    <w:rsid w:val="007F36D1"/>
    <w:rsid w:val="007F39C0"/>
    <w:rsid w:val="007F3CD0"/>
    <w:rsid w:val="007F3F4D"/>
    <w:rsid w:val="007F3F51"/>
    <w:rsid w:val="007F4C14"/>
    <w:rsid w:val="007F5CA9"/>
    <w:rsid w:val="007F6374"/>
    <w:rsid w:val="007F649F"/>
    <w:rsid w:val="007F6851"/>
    <w:rsid w:val="007F6C29"/>
    <w:rsid w:val="008001F8"/>
    <w:rsid w:val="00800201"/>
    <w:rsid w:val="0080028B"/>
    <w:rsid w:val="00800718"/>
    <w:rsid w:val="00800F97"/>
    <w:rsid w:val="008011B1"/>
    <w:rsid w:val="00801805"/>
    <w:rsid w:val="00802637"/>
    <w:rsid w:val="00803330"/>
    <w:rsid w:val="008033D5"/>
    <w:rsid w:val="00803442"/>
    <w:rsid w:val="00803572"/>
    <w:rsid w:val="0080384D"/>
    <w:rsid w:val="00803CF1"/>
    <w:rsid w:val="00804194"/>
    <w:rsid w:val="00804331"/>
    <w:rsid w:val="0080532F"/>
    <w:rsid w:val="00805600"/>
    <w:rsid w:val="00805697"/>
    <w:rsid w:val="008063D3"/>
    <w:rsid w:val="008066B4"/>
    <w:rsid w:val="00806B6A"/>
    <w:rsid w:val="00806CDC"/>
    <w:rsid w:val="00806F1E"/>
    <w:rsid w:val="00807090"/>
    <w:rsid w:val="00807108"/>
    <w:rsid w:val="0080724D"/>
    <w:rsid w:val="008072CF"/>
    <w:rsid w:val="00807E26"/>
    <w:rsid w:val="00807E8A"/>
    <w:rsid w:val="00810A93"/>
    <w:rsid w:val="00810BAF"/>
    <w:rsid w:val="00810C60"/>
    <w:rsid w:val="00810D26"/>
    <w:rsid w:val="00810E05"/>
    <w:rsid w:val="00810F2B"/>
    <w:rsid w:val="00810F8D"/>
    <w:rsid w:val="00811032"/>
    <w:rsid w:val="008119E9"/>
    <w:rsid w:val="008126E9"/>
    <w:rsid w:val="008129EA"/>
    <w:rsid w:val="00812B86"/>
    <w:rsid w:val="00812F6D"/>
    <w:rsid w:val="00813146"/>
    <w:rsid w:val="0081358D"/>
    <w:rsid w:val="008140DB"/>
    <w:rsid w:val="00814F4C"/>
    <w:rsid w:val="00815183"/>
    <w:rsid w:val="0081539A"/>
    <w:rsid w:val="00815A1C"/>
    <w:rsid w:val="00816D6B"/>
    <w:rsid w:val="00817667"/>
    <w:rsid w:val="008176FE"/>
    <w:rsid w:val="00817737"/>
    <w:rsid w:val="008178DF"/>
    <w:rsid w:val="00817A04"/>
    <w:rsid w:val="00817BC1"/>
    <w:rsid w:val="00817D8B"/>
    <w:rsid w:val="0082015F"/>
    <w:rsid w:val="00820761"/>
    <w:rsid w:val="008207BE"/>
    <w:rsid w:val="008207DA"/>
    <w:rsid w:val="008207ED"/>
    <w:rsid w:val="008207F9"/>
    <w:rsid w:val="0082095B"/>
    <w:rsid w:val="00820C42"/>
    <w:rsid w:val="00820CB1"/>
    <w:rsid w:val="008213D3"/>
    <w:rsid w:val="008219AA"/>
    <w:rsid w:val="008221B7"/>
    <w:rsid w:val="00822496"/>
    <w:rsid w:val="00822506"/>
    <w:rsid w:val="00822523"/>
    <w:rsid w:val="00822873"/>
    <w:rsid w:val="00822918"/>
    <w:rsid w:val="00822B03"/>
    <w:rsid w:val="00825837"/>
    <w:rsid w:val="00825CE5"/>
    <w:rsid w:val="0082674E"/>
    <w:rsid w:val="00827220"/>
    <w:rsid w:val="00827AC3"/>
    <w:rsid w:val="00827AF2"/>
    <w:rsid w:val="008300BA"/>
    <w:rsid w:val="00830207"/>
    <w:rsid w:val="00830538"/>
    <w:rsid w:val="00832968"/>
    <w:rsid w:val="00832A1A"/>
    <w:rsid w:val="00833BC0"/>
    <w:rsid w:val="00834232"/>
    <w:rsid w:val="0083450A"/>
    <w:rsid w:val="008345D4"/>
    <w:rsid w:val="0083460A"/>
    <w:rsid w:val="0083468D"/>
    <w:rsid w:val="008346CD"/>
    <w:rsid w:val="008348EE"/>
    <w:rsid w:val="008348FC"/>
    <w:rsid w:val="00835C06"/>
    <w:rsid w:val="00835C40"/>
    <w:rsid w:val="00835C88"/>
    <w:rsid w:val="00835E23"/>
    <w:rsid w:val="0083648B"/>
    <w:rsid w:val="008374D0"/>
    <w:rsid w:val="00837C01"/>
    <w:rsid w:val="00837ED9"/>
    <w:rsid w:val="00840084"/>
    <w:rsid w:val="008413EC"/>
    <w:rsid w:val="00841695"/>
    <w:rsid w:val="00841A80"/>
    <w:rsid w:val="00841ADD"/>
    <w:rsid w:val="00841D32"/>
    <w:rsid w:val="00842207"/>
    <w:rsid w:val="008423B6"/>
    <w:rsid w:val="00842959"/>
    <w:rsid w:val="008429ED"/>
    <w:rsid w:val="00842C7C"/>
    <w:rsid w:val="00842E13"/>
    <w:rsid w:val="0084315B"/>
    <w:rsid w:val="00843227"/>
    <w:rsid w:val="00843624"/>
    <w:rsid w:val="00843AF5"/>
    <w:rsid w:val="00843C3B"/>
    <w:rsid w:val="00843C99"/>
    <w:rsid w:val="008441C7"/>
    <w:rsid w:val="0084553E"/>
    <w:rsid w:val="00846066"/>
    <w:rsid w:val="008463A7"/>
    <w:rsid w:val="00846922"/>
    <w:rsid w:val="00846C17"/>
    <w:rsid w:val="00846D84"/>
    <w:rsid w:val="00847056"/>
    <w:rsid w:val="0085013C"/>
    <w:rsid w:val="0085033C"/>
    <w:rsid w:val="008506C9"/>
    <w:rsid w:val="00850FB9"/>
    <w:rsid w:val="00851322"/>
    <w:rsid w:val="00851542"/>
    <w:rsid w:val="008515C6"/>
    <w:rsid w:val="00851BAF"/>
    <w:rsid w:val="00852266"/>
    <w:rsid w:val="008522A2"/>
    <w:rsid w:val="00852E91"/>
    <w:rsid w:val="00853125"/>
    <w:rsid w:val="008535BF"/>
    <w:rsid w:val="008535E6"/>
    <w:rsid w:val="00853D06"/>
    <w:rsid w:val="00853DB4"/>
    <w:rsid w:val="008549D7"/>
    <w:rsid w:val="00854A0F"/>
    <w:rsid w:val="00854A4A"/>
    <w:rsid w:val="0085516B"/>
    <w:rsid w:val="00855946"/>
    <w:rsid w:val="00855D67"/>
    <w:rsid w:val="00855EF1"/>
    <w:rsid w:val="00856088"/>
    <w:rsid w:val="00856D24"/>
    <w:rsid w:val="00856E3B"/>
    <w:rsid w:val="00857240"/>
    <w:rsid w:val="008572D2"/>
    <w:rsid w:val="008574CF"/>
    <w:rsid w:val="00857697"/>
    <w:rsid w:val="0085774F"/>
    <w:rsid w:val="00857CD3"/>
    <w:rsid w:val="00857D9E"/>
    <w:rsid w:val="008606D6"/>
    <w:rsid w:val="00860A26"/>
    <w:rsid w:val="00860CAF"/>
    <w:rsid w:val="00860DA6"/>
    <w:rsid w:val="00860E3D"/>
    <w:rsid w:val="0086143D"/>
    <w:rsid w:val="008618B8"/>
    <w:rsid w:val="00861B9E"/>
    <w:rsid w:val="00861C7D"/>
    <w:rsid w:val="00861EF5"/>
    <w:rsid w:val="00862A78"/>
    <w:rsid w:val="00862BA6"/>
    <w:rsid w:val="00862E34"/>
    <w:rsid w:val="008634DB"/>
    <w:rsid w:val="00863652"/>
    <w:rsid w:val="0086384E"/>
    <w:rsid w:val="00863917"/>
    <w:rsid w:val="00863BC8"/>
    <w:rsid w:val="00864022"/>
    <w:rsid w:val="00864D43"/>
    <w:rsid w:val="00864E3F"/>
    <w:rsid w:val="00864EDB"/>
    <w:rsid w:val="008658FA"/>
    <w:rsid w:val="008660AA"/>
    <w:rsid w:val="008666E9"/>
    <w:rsid w:val="00866DAE"/>
    <w:rsid w:val="0086702D"/>
    <w:rsid w:val="00867952"/>
    <w:rsid w:val="00870BED"/>
    <w:rsid w:val="0087175E"/>
    <w:rsid w:val="00871996"/>
    <w:rsid w:val="00871B0B"/>
    <w:rsid w:val="00871C1B"/>
    <w:rsid w:val="00871C47"/>
    <w:rsid w:val="00872259"/>
    <w:rsid w:val="00872CB4"/>
    <w:rsid w:val="008733D5"/>
    <w:rsid w:val="0087400B"/>
    <w:rsid w:val="0087433D"/>
    <w:rsid w:val="008745E7"/>
    <w:rsid w:val="008747D2"/>
    <w:rsid w:val="0087484B"/>
    <w:rsid w:val="00874857"/>
    <w:rsid w:val="00874FD5"/>
    <w:rsid w:val="008750B6"/>
    <w:rsid w:val="008753F0"/>
    <w:rsid w:val="00875551"/>
    <w:rsid w:val="0087588C"/>
    <w:rsid w:val="00875D66"/>
    <w:rsid w:val="00875D67"/>
    <w:rsid w:val="00875FA2"/>
    <w:rsid w:val="008760FE"/>
    <w:rsid w:val="008761E4"/>
    <w:rsid w:val="00876691"/>
    <w:rsid w:val="00876F75"/>
    <w:rsid w:val="008771C8"/>
    <w:rsid w:val="008779CE"/>
    <w:rsid w:val="00877A64"/>
    <w:rsid w:val="00877EB5"/>
    <w:rsid w:val="00880000"/>
    <w:rsid w:val="0088039F"/>
    <w:rsid w:val="00880970"/>
    <w:rsid w:val="00880D69"/>
    <w:rsid w:val="0088140A"/>
    <w:rsid w:val="00881441"/>
    <w:rsid w:val="008821B3"/>
    <w:rsid w:val="00882335"/>
    <w:rsid w:val="00882E0D"/>
    <w:rsid w:val="008836B4"/>
    <w:rsid w:val="008839EB"/>
    <w:rsid w:val="00883EFF"/>
    <w:rsid w:val="008843B6"/>
    <w:rsid w:val="00885BBD"/>
    <w:rsid w:val="0088622A"/>
    <w:rsid w:val="0088653A"/>
    <w:rsid w:val="008868E4"/>
    <w:rsid w:val="008870FE"/>
    <w:rsid w:val="00887A08"/>
    <w:rsid w:val="00887DC1"/>
    <w:rsid w:val="008907F7"/>
    <w:rsid w:val="0089142A"/>
    <w:rsid w:val="00891796"/>
    <w:rsid w:val="00891A9D"/>
    <w:rsid w:val="00891B67"/>
    <w:rsid w:val="00891F49"/>
    <w:rsid w:val="00891F59"/>
    <w:rsid w:val="008937A9"/>
    <w:rsid w:val="008938F2"/>
    <w:rsid w:val="0089425A"/>
    <w:rsid w:val="00894A43"/>
    <w:rsid w:val="00894CB8"/>
    <w:rsid w:val="00895232"/>
    <w:rsid w:val="008954DF"/>
    <w:rsid w:val="0089552B"/>
    <w:rsid w:val="00896529"/>
    <w:rsid w:val="008966FE"/>
    <w:rsid w:val="00896B41"/>
    <w:rsid w:val="00896BE4"/>
    <w:rsid w:val="00897156"/>
    <w:rsid w:val="008973FA"/>
    <w:rsid w:val="008977C6"/>
    <w:rsid w:val="008977F2"/>
    <w:rsid w:val="008977FE"/>
    <w:rsid w:val="008979FA"/>
    <w:rsid w:val="00897DA8"/>
    <w:rsid w:val="008A0229"/>
    <w:rsid w:val="008A042E"/>
    <w:rsid w:val="008A064A"/>
    <w:rsid w:val="008A0B9F"/>
    <w:rsid w:val="008A0F80"/>
    <w:rsid w:val="008A10FE"/>
    <w:rsid w:val="008A17C9"/>
    <w:rsid w:val="008A1F53"/>
    <w:rsid w:val="008A1F87"/>
    <w:rsid w:val="008A3163"/>
    <w:rsid w:val="008A4C6F"/>
    <w:rsid w:val="008A5404"/>
    <w:rsid w:val="008A5BDF"/>
    <w:rsid w:val="008A5D72"/>
    <w:rsid w:val="008A6A85"/>
    <w:rsid w:val="008A6DEA"/>
    <w:rsid w:val="008A6E64"/>
    <w:rsid w:val="008A70B4"/>
    <w:rsid w:val="008A7307"/>
    <w:rsid w:val="008A776A"/>
    <w:rsid w:val="008A7A76"/>
    <w:rsid w:val="008A7ABF"/>
    <w:rsid w:val="008A7F98"/>
    <w:rsid w:val="008B078C"/>
    <w:rsid w:val="008B0AE7"/>
    <w:rsid w:val="008B0CCB"/>
    <w:rsid w:val="008B0EBB"/>
    <w:rsid w:val="008B0FA1"/>
    <w:rsid w:val="008B182B"/>
    <w:rsid w:val="008B185D"/>
    <w:rsid w:val="008B1864"/>
    <w:rsid w:val="008B1872"/>
    <w:rsid w:val="008B1A83"/>
    <w:rsid w:val="008B1DBA"/>
    <w:rsid w:val="008B2103"/>
    <w:rsid w:val="008B36F7"/>
    <w:rsid w:val="008B410E"/>
    <w:rsid w:val="008B4178"/>
    <w:rsid w:val="008B48C8"/>
    <w:rsid w:val="008B4995"/>
    <w:rsid w:val="008B4C4F"/>
    <w:rsid w:val="008B4E6F"/>
    <w:rsid w:val="008B4FEB"/>
    <w:rsid w:val="008B5445"/>
    <w:rsid w:val="008B5664"/>
    <w:rsid w:val="008B5672"/>
    <w:rsid w:val="008B5A76"/>
    <w:rsid w:val="008B634B"/>
    <w:rsid w:val="008B6722"/>
    <w:rsid w:val="008B775F"/>
    <w:rsid w:val="008B7B2F"/>
    <w:rsid w:val="008C0381"/>
    <w:rsid w:val="008C0930"/>
    <w:rsid w:val="008C0AF1"/>
    <w:rsid w:val="008C1005"/>
    <w:rsid w:val="008C1486"/>
    <w:rsid w:val="008C15B5"/>
    <w:rsid w:val="008C1E88"/>
    <w:rsid w:val="008C2435"/>
    <w:rsid w:val="008C2907"/>
    <w:rsid w:val="008C2DF1"/>
    <w:rsid w:val="008C32BC"/>
    <w:rsid w:val="008C3730"/>
    <w:rsid w:val="008C44E8"/>
    <w:rsid w:val="008C4AAE"/>
    <w:rsid w:val="008C4BA0"/>
    <w:rsid w:val="008C5941"/>
    <w:rsid w:val="008C5DDE"/>
    <w:rsid w:val="008C5EC2"/>
    <w:rsid w:val="008C5FFB"/>
    <w:rsid w:val="008C610B"/>
    <w:rsid w:val="008C69FE"/>
    <w:rsid w:val="008C6A0B"/>
    <w:rsid w:val="008C6C7C"/>
    <w:rsid w:val="008C6CC5"/>
    <w:rsid w:val="008C75E8"/>
    <w:rsid w:val="008C781A"/>
    <w:rsid w:val="008C7875"/>
    <w:rsid w:val="008C78E6"/>
    <w:rsid w:val="008C7DDC"/>
    <w:rsid w:val="008D00F6"/>
    <w:rsid w:val="008D05FE"/>
    <w:rsid w:val="008D09AE"/>
    <w:rsid w:val="008D0D19"/>
    <w:rsid w:val="008D0E8E"/>
    <w:rsid w:val="008D0F22"/>
    <w:rsid w:val="008D16C9"/>
    <w:rsid w:val="008D190B"/>
    <w:rsid w:val="008D1A53"/>
    <w:rsid w:val="008D1B76"/>
    <w:rsid w:val="008D3B98"/>
    <w:rsid w:val="008D3BB8"/>
    <w:rsid w:val="008D3F06"/>
    <w:rsid w:val="008D45F5"/>
    <w:rsid w:val="008D4913"/>
    <w:rsid w:val="008D4A08"/>
    <w:rsid w:val="008D5772"/>
    <w:rsid w:val="008D5ABC"/>
    <w:rsid w:val="008D5AE9"/>
    <w:rsid w:val="008D611D"/>
    <w:rsid w:val="008D6742"/>
    <w:rsid w:val="008D67EB"/>
    <w:rsid w:val="008D71DF"/>
    <w:rsid w:val="008D731C"/>
    <w:rsid w:val="008D75A3"/>
    <w:rsid w:val="008D799E"/>
    <w:rsid w:val="008D79F6"/>
    <w:rsid w:val="008D7A57"/>
    <w:rsid w:val="008E001A"/>
    <w:rsid w:val="008E0170"/>
    <w:rsid w:val="008E01DC"/>
    <w:rsid w:val="008E1023"/>
    <w:rsid w:val="008E109A"/>
    <w:rsid w:val="008E1231"/>
    <w:rsid w:val="008E240A"/>
    <w:rsid w:val="008E28F5"/>
    <w:rsid w:val="008E2C8A"/>
    <w:rsid w:val="008E3482"/>
    <w:rsid w:val="008E3FA0"/>
    <w:rsid w:val="008E3FC0"/>
    <w:rsid w:val="008E462E"/>
    <w:rsid w:val="008E4B32"/>
    <w:rsid w:val="008E4F1F"/>
    <w:rsid w:val="008E4F58"/>
    <w:rsid w:val="008E523B"/>
    <w:rsid w:val="008E5A93"/>
    <w:rsid w:val="008E5B1D"/>
    <w:rsid w:val="008E5CE9"/>
    <w:rsid w:val="008E5E9D"/>
    <w:rsid w:val="008E604A"/>
    <w:rsid w:val="008E678A"/>
    <w:rsid w:val="008E6B60"/>
    <w:rsid w:val="008E7C5D"/>
    <w:rsid w:val="008E7DDF"/>
    <w:rsid w:val="008F02FD"/>
    <w:rsid w:val="008F06E6"/>
    <w:rsid w:val="008F13AD"/>
    <w:rsid w:val="008F14D3"/>
    <w:rsid w:val="008F14EA"/>
    <w:rsid w:val="008F162A"/>
    <w:rsid w:val="008F1763"/>
    <w:rsid w:val="008F1BE3"/>
    <w:rsid w:val="008F1E1F"/>
    <w:rsid w:val="008F2418"/>
    <w:rsid w:val="008F2A01"/>
    <w:rsid w:val="008F3943"/>
    <w:rsid w:val="008F3ADF"/>
    <w:rsid w:val="008F4746"/>
    <w:rsid w:val="008F4B8B"/>
    <w:rsid w:val="008F4C93"/>
    <w:rsid w:val="008F597E"/>
    <w:rsid w:val="008F649B"/>
    <w:rsid w:val="008F677A"/>
    <w:rsid w:val="008F67C1"/>
    <w:rsid w:val="008F6816"/>
    <w:rsid w:val="008F70E8"/>
    <w:rsid w:val="008F7927"/>
    <w:rsid w:val="008F796A"/>
    <w:rsid w:val="009002D8"/>
    <w:rsid w:val="009003A4"/>
    <w:rsid w:val="00900925"/>
    <w:rsid w:val="00900D5D"/>
    <w:rsid w:val="009012B8"/>
    <w:rsid w:val="00901610"/>
    <w:rsid w:val="00901E02"/>
    <w:rsid w:val="00901E43"/>
    <w:rsid w:val="00901FE7"/>
    <w:rsid w:val="00902343"/>
    <w:rsid w:val="009024B0"/>
    <w:rsid w:val="00902A0B"/>
    <w:rsid w:val="0090310D"/>
    <w:rsid w:val="009039ED"/>
    <w:rsid w:val="00903A25"/>
    <w:rsid w:val="00904BB6"/>
    <w:rsid w:val="00904C2C"/>
    <w:rsid w:val="009055AE"/>
    <w:rsid w:val="00905842"/>
    <w:rsid w:val="00905E48"/>
    <w:rsid w:val="009060E7"/>
    <w:rsid w:val="00906238"/>
    <w:rsid w:val="00906280"/>
    <w:rsid w:val="00906408"/>
    <w:rsid w:val="00906546"/>
    <w:rsid w:val="00906734"/>
    <w:rsid w:val="00906BBE"/>
    <w:rsid w:val="00906C42"/>
    <w:rsid w:val="00906E43"/>
    <w:rsid w:val="009077B2"/>
    <w:rsid w:val="00907A1B"/>
    <w:rsid w:val="00907C75"/>
    <w:rsid w:val="00910525"/>
    <w:rsid w:val="00910992"/>
    <w:rsid w:val="00910F15"/>
    <w:rsid w:val="009119B1"/>
    <w:rsid w:val="00911BE4"/>
    <w:rsid w:val="00911C56"/>
    <w:rsid w:val="00911E76"/>
    <w:rsid w:val="00911E95"/>
    <w:rsid w:val="00912320"/>
    <w:rsid w:val="0091302E"/>
    <w:rsid w:val="0091311C"/>
    <w:rsid w:val="00913297"/>
    <w:rsid w:val="009132BF"/>
    <w:rsid w:val="009132C3"/>
    <w:rsid w:val="009135A9"/>
    <w:rsid w:val="0091377F"/>
    <w:rsid w:val="00913EF9"/>
    <w:rsid w:val="0091408F"/>
    <w:rsid w:val="00914106"/>
    <w:rsid w:val="009145C8"/>
    <w:rsid w:val="009149C5"/>
    <w:rsid w:val="00914BEB"/>
    <w:rsid w:val="00914FBF"/>
    <w:rsid w:val="00916DCC"/>
    <w:rsid w:val="00916EAD"/>
    <w:rsid w:val="009173E8"/>
    <w:rsid w:val="00917888"/>
    <w:rsid w:val="0091792E"/>
    <w:rsid w:val="00917BF8"/>
    <w:rsid w:val="00917D00"/>
    <w:rsid w:val="0092049E"/>
    <w:rsid w:val="009205A5"/>
    <w:rsid w:val="00921C66"/>
    <w:rsid w:val="00921CE8"/>
    <w:rsid w:val="00922877"/>
    <w:rsid w:val="00922B2D"/>
    <w:rsid w:val="00922BCD"/>
    <w:rsid w:val="009232CE"/>
    <w:rsid w:val="009238AE"/>
    <w:rsid w:val="009239ED"/>
    <w:rsid w:val="00923C98"/>
    <w:rsid w:val="00923EB2"/>
    <w:rsid w:val="00924185"/>
    <w:rsid w:val="0092439F"/>
    <w:rsid w:val="009243E6"/>
    <w:rsid w:val="00924443"/>
    <w:rsid w:val="00924592"/>
    <w:rsid w:val="009247DD"/>
    <w:rsid w:val="009247FC"/>
    <w:rsid w:val="009249CF"/>
    <w:rsid w:val="00924E90"/>
    <w:rsid w:val="009252C9"/>
    <w:rsid w:val="009254B6"/>
    <w:rsid w:val="009254E8"/>
    <w:rsid w:val="00926D95"/>
    <w:rsid w:val="00927301"/>
    <w:rsid w:val="0092730C"/>
    <w:rsid w:val="009275C1"/>
    <w:rsid w:val="00927F55"/>
    <w:rsid w:val="0093079F"/>
    <w:rsid w:val="009308D6"/>
    <w:rsid w:val="0093097A"/>
    <w:rsid w:val="009315F9"/>
    <w:rsid w:val="00931FC1"/>
    <w:rsid w:val="0093303C"/>
    <w:rsid w:val="00933444"/>
    <w:rsid w:val="00933972"/>
    <w:rsid w:val="00934C89"/>
    <w:rsid w:val="00934FAF"/>
    <w:rsid w:val="00935187"/>
    <w:rsid w:val="00935197"/>
    <w:rsid w:val="0093542D"/>
    <w:rsid w:val="00935574"/>
    <w:rsid w:val="009358DA"/>
    <w:rsid w:val="00935A32"/>
    <w:rsid w:val="00935C78"/>
    <w:rsid w:val="00935DB2"/>
    <w:rsid w:val="00935F43"/>
    <w:rsid w:val="00936D1A"/>
    <w:rsid w:val="009372D3"/>
    <w:rsid w:val="0093777C"/>
    <w:rsid w:val="00937B06"/>
    <w:rsid w:val="00937D28"/>
    <w:rsid w:val="00937D54"/>
    <w:rsid w:val="00937F09"/>
    <w:rsid w:val="009402AC"/>
    <w:rsid w:val="00940713"/>
    <w:rsid w:val="00940A9B"/>
    <w:rsid w:val="00940B96"/>
    <w:rsid w:val="00940C89"/>
    <w:rsid w:val="009410B1"/>
    <w:rsid w:val="00941E66"/>
    <w:rsid w:val="009427B7"/>
    <w:rsid w:val="00942C76"/>
    <w:rsid w:val="00942EEB"/>
    <w:rsid w:val="00942F29"/>
    <w:rsid w:val="009434FD"/>
    <w:rsid w:val="009435B6"/>
    <w:rsid w:val="00943658"/>
    <w:rsid w:val="00943C27"/>
    <w:rsid w:val="00943D0F"/>
    <w:rsid w:val="00943E83"/>
    <w:rsid w:val="009440F1"/>
    <w:rsid w:val="00944294"/>
    <w:rsid w:val="009447C2"/>
    <w:rsid w:val="009450A0"/>
    <w:rsid w:val="0094516D"/>
    <w:rsid w:val="009451A4"/>
    <w:rsid w:val="00945624"/>
    <w:rsid w:val="00945724"/>
    <w:rsid w:val="0094593F"/>
    <w:rsid w:val="009463DE"/>
    <w:rsid w:val="00946572"/>
    <w:rsid w:val="009470DD"/>
    <w:rsid w:val="0094756A"/>
    <w:rsid w:val="00947689"/>
    <w:rsid w:val="0094773A"/>
    <w:rsid w:val="00950447"/>
    <w:rsid w:val="00950466"/>
    <w:rsid w:val="009504BC"/>
    <w:rsid w:val="00950750"/>
    <w:rsid w:val="00950DBA"/>
    <w:rsid w:val="00950E3C"/>
    <w:rsid w:val="0095113C"/>
    <w:rsid w:val="009512ED"/>
    <w:rsid w:val="009515CD"/>
    <w:rsid w:val="00951776"/>
    <w:rsid w:val="009519D3"/>
    <w:rsid w:val="00951DED"/>
    <w:rsid w:val="009523E6"/>
    <w:rsid w:val="0095254A"/>
    <w:rsid w:val="009527AA"/>
    <w:rsid w:val="00952900"/>
    <w:rsid w:val="00952B25"/>
    <w:rsid w:val="00952D9F"/>
    <w:rsid w:val="0095349D"/>
    <w:rsid w:val="00953BB5"/>
    <w:rsid w:val="0095454C"/>
    <w:rsid w:val="009545EC"/>
    <w:rsid w:val="00954682"/>
    <w:rsid w:val="009548A9"/>
    <w:rsid w:val="009548BC"/>
    <w:rsid w:val="00954B1C"/>
    <w:rsid w:val="00954C1D"/>
    <w:rsid w:val="009551F0"/>
    <w:rsid w:val="009554E2"/>
    <w:rsid w:val="009555D6"/>
    <w:rsid w:val="00955AD9"/>
    <w:rsid w:val="00955B9E"/>
    <w:rsid w:val="00955DBF"/>
    <w:rsid w:val="00955EB0"/>
    <w:rsid w:val="00956251"/>
    <w:rsid w:val="00956F49"/>
    <w:rsid w:val="009571AF"/>
    <w:rsid w:val="00957285"/>
    <w:rsid w:val="009602EC"/>
    <w:rsid w:val="00960689"/>
    <w:rsid w:val="00960B7F"/>
    <w:rsid w:val="00960C92"/>
    <w:rsid w:val="00960CAB"/>
    <w:rsid w:val="00961415"/>
    <w:rsid w:val="00961833"/>
    <w:rsid w:val="009618DB"/>
    <w:rsid w:val="00961BED"/>
    <w:rsid w:val="0096242C"/>
    <w:rsid w:val="00962E5B"/>
    <w:rsid w:val="0096324B"/>
    <w:rsid w:val="009639AD"/>
    <w:rsid w:val="009647CB"/>
    <w:rsid w:val="009649F2"/>
    <w:rsid w:val="00964C10"/>
    <w:rsid w:val="00964EB2"/>
    <w:rsid w:val="00964F87"/>
    <w:rsid w:val="00965941"/>
    <w:rsid w:val="0096595B"/>
    <w:rsid w:val="0096605F"/>
    <w:rsid w:val="00966469"/>
    <w:rsid w:val="00966812"/>
    <w:rsid w:val="009668E0"/>
    <w:rsid w:val="00966930"/>
    <w:rsid w:val="00966D9E"/>
    <w:rsid w:val="009670C1"/>
    <w:rsid w:val="0096725D"/>
    <w:rsid w:val="00967C52"/>
    <w:rsid w:val="00967E8F"/>
    <w:rsid w:val="0097047A"/>
    <w:rsid w:val="009705CA"/>
    <w:rsid w:val="0097098B"/>
    <w:rsid w:val="00970D4C"/>
    <w:rsid w:val="00971018"/>
    <w:rsid w:val="009710DD"/>
    <w:rsid w:val="00971167"/>
    <w:rsid w:val="009716C7"/>
    <w:rsid w:val="00971D78"/>
    <w:rsid w:val="00971FF9"/>
    <w:rsid w:val="009723E1"/>
    <w:rsid w:val="00972E57"/>
    <w:rsid w:val="0097385C"/>
    <w:rsid w:val="00973D11"/>
    <w:rsid w:val="009740FF"/>
    <w:rsid w:val="009747B0"/>
    <w:rsid w:val="00974B3C"/>
    <w:rsid w:val="009754F0"/>
    <w:rsid w:val="00975AEE"/>
    <w:rsid w:val="00975E22"/>
    <w:rsid w:val="00975E39"/>
    <w:rsid w:val="0097600E"/>
    <w:rsid w:val="009764F8"/>
    <w:rsid w:val="00976F0C"/>
    <w:rsid w:val="0097702D"/>
    <w:rsid w:val="00977279"/>
    <w:rsid w:val="0097740D"/>
    <w:rsid w:val="009774E6"/>
    <w:rsid w:val="009805E1"/>
    <w:rsid w:val="00980B7F"/>
    <w:rsid w:val="00980E7A"/>
    <w:rsid w:val="00980F64"/>
    <w:rsid w:val="00981015"/>
    <w:rsid w:val="009814CD"/>
    <w:rsid w:val="00981511"/>
    <w:rsid w:val="00981592"/>
    <w:rsid w:val="009815EB"/>
    <w:rsid w:val="00981934"/>
    <w:rsid w:val="009822A8"/>
    <w:rsid w:val="00982550"/>
    <w:rsid w:val="00982598"/>
    <w:rsid w:val="00982958"/>
    <w:rsid w:val="00982E64"/>
    <w:rsid w:val="009831D3"/>
    <w:rsid w:val="00983389"/>
    <w:rsid w:val="00983B37"/>
    <w:rsid w:val="0098444F"/>
    <w:rsid w:val="00984589"/>
    <w:rsid w:val="009848A2"/>
    <w:rsid w:val="00984E0A"/>
    <w:rsid w:val="00984E0E"/>
    <w:rsid w:val="00985463"/>
    <w:rsid w:val="0098570E"/>
    <w:rsid w:val="0098598C"/>
    <w:rsid w:val="00985B10"/>
    <w:rsid w:val="009863FD"/>
    <w:rsid w:val="00986410"/>
    <w:rsid w:val="00986F88"/>
    <w:rsid w:val="00987156"/>
    <w:rsid w:val="00987256"/>
    <w:rsid w:val="009872F5"/>
    <w:rsid w:val="0098762D"/>
    <w:rsid w:val="00990050"/>
    <w:rsid w:val="009902C6"/>
    <w:rsid w:val="00990372"/>
    <w:rsid w:val="00990B77"/>
    <w:rsid w:val="00990D8C"/>
    <w:rsid w:val="00990F32"/>
    <w:rsid w:val="00991296"/>
    <w:rsid w:val="009918EB"/>
    <w:rsid w:val="00991F54"/>
    <w:rsid w:val="00992D1B"/>
    <w:rsid w:val="00992DF7"/>
    <w:rsid w:val="009931B7"/>
    <w:rsid w:val="009931D7"/>
    <w:rsid w:val="0099341C"/>
    <w:rsid w:val="009934DF"/>
    <w:rsid w:val="0099356D"/>
    <w:rsid w:val="00993580"/>
    <w:rsid w:val="00993B10"/>
    <w:rsid w:val="00994370"/>
    <w:rsid w:val="009945D1"/>
    <w:rsid w:val="00994733"/>
    <w:rsid w:val="00996470"/>
    <w:rsid w:val="009970DB"/>
    <w:rsid w:val="00997365"/>
    <w:rsid w:val="009973F1"/>
    <w:rsid w:val="009A0618"/>
    <w:rsid w:val="009A081B"/>
    <w:rsid w:val="009A0C0C"/>
    <w:rsid w:val="009A0F4B"/>
    <w:rsid w:val="009A13DC"/>
    <w:rsid w:val="009A16CF"/>
    <w:rsid w:val="009A191D"/>
    <w:rsid w:val="009A2154"/>
    <w:rsid w:val="009A224E"/>
    <w:rsid w:val="009A2577"/>
    <w:rsid w:val="009A2678"/>
    <w:rsid w:val="009A2AC7"/>
    <w:rsid w:val="009A2C67"/>
    <w:rsid w:val="009A2E07"/>
    <w:rsid w:val="009A358C"/>
    <w:rsid w:val="009A3632"/>
    <w:rsid w:val="009A3739"/>
    <w:rsid w:val="009A3A78"/>
    <w:rsid w:val="009A3DBE"/>
    <w:rsid w:val="009A4489"/>
    <w:rsid w:val="009A44E6"/>
    <w:rsid w:val="009A451C"/>
    <w:rsid w:val="009A4AF5"/>
    <w:rsid w:val="009A4EC1"/>
    <w:rsid w:val="009A516D"/>
    <w:rsid w:val="009A5B98"/>
    <w:rsid w:val="009A61D6"/>
    <w:rsid w:val="009A63B5"/>
    <w:rsid w:val="009A6763"/>
    <w:rsid w:val="009A6D63"/>
    <w:rsid w:val="009A7039"/>
    <w:rsid w:val="009A7536"/>
    <w:rsid w:val="009A7CB3"/>
    <w:rsid w:val="009A7DBA"/>
    <w:rsid w:val="009B062A"/>
    <w:rsid w:val="009B06F7"/>
    <w:rsid w:val="009B0912"/>
    <w:rsid w:val="009B0922"/>
    <w:rsid w:val="009B0EBA"/>
    <w:rsid w:val="009B0FBD"/>
    <w:rsid w:val="009B1011"/>
    <w:rsid w:val="009B104E"/>
    <w:rsid w:val="009B10CD"/>
    <w:rsid w:val="009B133A"/>
    <w:rsid w:val="009B19C2"/>
    <w:rsid w:val="009B1CD0"/>
    <w:rsid w:val="009B1D6E"/>
    <w:rsid w:val="009B1EE0"/>
    <w:rsid w:val="009B1F0F"/>
    <w:rsid w:val="009B2132"/>
    <w:rsid w:val="009B2506"/>
    <w:rsid w:val="009B2843"/>
    <w:rsid w:val="009B2A3C"/>
    <w:rsid w:val="009B2BE3"/>
    <w:rsid w:val="009B2D5B"/>
    <w:rsid w:val="009B31AC"/>
    <w:rsid w:val="009B31E8"/>
    <w:rsid w:val="009B3457"/>
    <w:rsid w:val="009B34F1"/>
    <w:rsid w:val="009B4005"/>
    <w:rsid w:val="009B4516"/>
    <w:rsid w:val="009B4725"/>
    <w:rsid w:val="009B4AC3"/>
    <w:rsid w:val="009B4B85"/>
    <w:rsid w:val="009B4DA4"/>
    <w:rsid w:val="009B535C"/>
    <w:rsid w:val="009B571E"/>
    <w:rsid w:val="009B62C2"/>
    <w:rsid w:val="009B63EB"/>
    <w:rsid w:val="009B679E"/>
    <w:rsid w:val="009B7BE0"/>
    <w:rsid w:val="009B7D78"/>
    <w:rsid w:val="009B7DF7"/>
    <w:rsid w:val="009C00EF"/>
    <w:rsid w:val="009C0174"/>
    <w:rsid w:val="009C048C"/>
    <w:rsid w:val="009C08D9"/>
    <w:rsid w:val="009C0CEB"/>
    <w:rsid w:val="009C0EE9"/>
    <w:rsid w:val="009C103C"/>
    <w:rsid w:val="009C1FA2"/>
    <w:rsid w:val="009C235B"/>
    <w:rsid w:val="009C24E1"/>
    <w:rsid w:val="009C2818"/>
    <w:rsid w:val="009C2966"/>
    <w:rsid w:val="009C2D91"/>
    <w:rsid w:val="009C2E9A"/>
    <w:rsid w:val="009C33E1"/>
    <w:rsid w:val="009C3DCB"/>
    <w:rsid w:val="009C418C"/>
    <w:rsid w:val="009C42A8"/>
    <w:rsid w:val="009C44E2"/>
    <w:rsid w:val="009C4529"/>
    <w:rsid w:val="009C47DE"/>
    <w:rsid w:val="009C4A2F"/>
    <w:rsid w:val="009C4DBC"/>
    <w:rsid w:val="009C50E7"/>
    <w:rsid w:val="009C52B9"/>
    <w:rsid w:val="009C5EBD"/>
    <w:rsid w:val="009C62F3"/>
    <w:rsid w:val="009C655C"/>
    <w:rsid w:val="009C676B"/>
    <w:rsid w:val="009C6A3E"/>
    <w:rsid w:val="009C6F9F"/>
    <w:rsid w:val="009C71D0"/>
    <w:rsid w:val="009C71EB"/>
    <w:rsid w:val="009C7396"/>
    <w:rsid w:val="009C7BC8"/>
    <w:rsid w:val="009C7C30"/>
    <w:rsid w:val="009C7C43"/>
    <w:rsid w:val="009C7D23"/>
    <w:rsid w:val="009D00DF"/>
    <w:rsid w:val="009D013F"/>
    <w:rsid w:val="009D0A14"/>
    <w:rsid w:val="009D0C14"/>
    <w:rsid w:val="009D0EBF"/>
    <w:rsid w:val="009D12EE"/>
    <w:rsid w:val="009D1431"/>
    <w:rsid w:val="009D1934"/>
    <w:rsid w:val="009D19EB"/>
    <w:rsid w:val="009D1C94"/>
    <w:rsid w:val="009D2340"/>
    <w:rsid w:val="009D25E2"/>
    <w:rsid w:val="009D26B8"/>
    <w:rsid w:val="009D2739"/>
    <w:rsid w:val="009D2DCD"/>
    <w:rsid w:val="009D2E79"/>
    <w:rsid w:val="009D3BA6"/>
    <w:rsid w:val="009D3BA9"/>
    <w:rsid w:val="009D4281"/>
    <w:rsid w:val="009D4CB5"/>
    <w:rsid w:val="009D4DF0"/>
    <w:rsid w:val="009D4E2B"/>
    <w:rsid w:val="009D4E9B"/>
    <w:rsid w:val="009D503D"/>
    <w:rsid w:val="009D5652"/>
    <w:rsid w:val="009D5BA5"/>
    <w:rsid w:val="009D5E95"/>
    <w:rsid w:val="009D6079"/>
    <w:rsid w:val="009D613C"/>
    <w:rsid w:val="009D653A"/>
    <w:rsid w:val="009D65D0"/>
    <w:rsid w:val="009D6E44"/>
    <w:rsid w:val="009D70FA"/>
    <w:rsid w:val="009D715B"/>
    <w:rsid w:val="009D7500"/>
    <w:rsid w:val="009D75D0"/>
    <w:rsid w:val="009D785C"/>
    <w:rsid w:val="009D7D91"/>
    <w:rsid w:val="009D7F42"/>
    <w:rsid w:val="009E0541"/>
    <w:rsid w:val="009E062A"/>
    <w:rsid w:val="009E07FD"/>
    <w:rsid w:val="009E0BFA"/>
    <w:rsid w:val="009E0D92"/>
    <w:rsid w:val="009E10ED"/>
    <w:rsid w:val="009E11FF"/>
    <w:rsid w:val="009E121D"/>
    <w:rsid w:val="009E12CC"/>
    <w:rsid w:val="009E14C8"/>
    <w:rsid w:val="009E1670"/>
    <w:rsid w:val="009E1791"/>
    <w:rsid w:val="009E1EC6"/>
    <w:rsid w:val="009E1EF5"/>
    <w:rsid w:val="009E2E50"/>
    <w:rsid w:val="009E2FC5"/>
    <w:rsid w:val="009E336F"/>
    <w:rsid w:val="009E368C"/>
    <w:rsid w:val="009E3B61"/>
    <w:rsid w:val="009E3BD2"/>
    <w:rsid w:val="009E402B"/>
    <w:rsid w:val="009E484E"/>
    <w:rsid w:val="009E4F97"/>
    <w:rsid w:val="009E516C"/>
    <w:rsid w:val="009E55FF"/>
    <w:rsid w:val="009E57A6"/>
    <w:rsid w:val="009E57F5"/>
    <w:rsid w:val="009E58D4"/>
    <w:rsid w:val="009E6065"/>
    <w:rsid w:val="009E6C21"/>
    <w:rsid w:val="009E6F74"/>
    <w:rsid w:val="009E6F8C"/>
    <w:rsid w:val="009E706F"/>
    <w:rsid w:val="009E7BB9"/>
    <w:rsid w:val="009F0404"/>
    <w:rsid w:val="009F09A8"/>
    <w:rsid w:val="009F0F3A"/>
    <w:rsid w:val="009F1316"/>
    <w:rsid w:val="009F13EA"/>
    <w:rsid w:val="009F1AF5"/>
    <w:rsid w:val="009F2213"/>
    <w:rsid w:val="009F325C"/>
    <w:rsid w:val="009F3348"/>
    <w:rsid w:val="009F3476"/>
    <w:rsid w:val="009F4146"/>
    <w:rsid w:val="009F479F"/>
    <w:rsid w:val="009F4E32"/>
    <w:rsid w:val="009F500F"/>
    <w:rsid w:val="009F5128"/>
    <w:rsid w:val="009F6A26"/>
    <w:rsid w:val="009F724C"/>
    <w:rsid w:val="009F7350"/>
    <w:rsid w:val="009F76A5"/>
    <w:rsid w:val="009F78B4"/>
    <w:rsid w:val="009F7E2B"/>
    <w:rsid w:val="009F7E91"/>
    <w:rsid w:val="00A00090"/>
    <w:rsid w:val="00A0051C"/>
    <w:rsid w:val="00A00724"/>
    <w:rsid w:val="00A00747"/>
    <w:rsid w:val="00A0099C"/>
    <w:rsid w:val="00A00A08"/>
    <w:rsid w:val="00A00C23"/>
    <w:rsid w:val="00A00D54"/>
    <w:rsid w:val="00A00EA6"/>
    <w:rsid w:val="00A00F28"/>
    <w:rsid w:val="00A018D1"/>
    <w:rsid w:val="00A01A8B"/>
    <w:rsid w:val="00A01B0A"/>
    <w:rsid w:val="00A01E9F"/>
    <w:rsid w:val="00A01EE4"/>
    <w:rsid w:val="00A01FA8"/>
    <w:rsid w:val="00A0208F"/>
    <w:rsid w:val="00A02981"/>
    <w:rsid w:val="00A02CBC"/>
    <w:rsid w:val="00A02F1A"/>
    <w:rsid w:val="00A03096"/>
    <w:rsid w:val="00A0315F"/>
    <w:rsid w:val="00A03183"/>
    <w:rsid w:val="00A03375"/>
    <w:rsid w:val="00A03475"/>
    <w:rsid w:val="00A03608"/>
    <w:rsid w:val="00A03A82"/>
    <w:rsid w:val="00A04334"/>
    <w:rsid w:val="00A047F1"/>
    <w:rsid w:val="00A04829"/>
    <w:rsid w:val="00A048E2"/>
    <w:rsid w:val="00A04B4D"/>
    <w:rsid w:val="00A0503F"/>
    <w:rsid w:val="00A05331"/>
    <w:rsid w:val="00A05364"/>
    <w:rsid w:val="00A057C6"/>
    <w:rsid w:val="00A05879"/>
    <w:rsid w:val="00A05C99"/>
    <w:rsid w:val="00A05D74"/>
    <w:rsid w:val="00A05EC1"/>
    <w:rsid w:val="00A06AA6"/>
    <w:rsid w:val="00A07639"/>
    <w:rsid w:val="00A1033C"/>
    <w:rsid w:val="00A10799"/>
    <w:rsid w:val="00A10A65"/>
    <w:rsid w:val="00A11267"/>
    <w:rsid w:val="00A112D6"/>
    <w:rsid w:val="00A11358"/>
    <w:rsid w:val="00A127CF"/>
    <w:rsid w:val="00A127FD"/>
    <w:rsid w:val="00A12A44"/>
    <w:rsid w:val="00A12C8C"/>
    <w:rsid w:val="00A12EA3"/>
    <w:rsid w:val="00A12FD5"/>
    <w:rsid w:val="00A13198"/>
    <w:rsid w:val="00A13EB6"/>
    <w:rsid w:val="00A14095"/>
    <w:rsid w:val="00A142EC"/>
    <w:rsid w:val="00A148B6"/>
    <w:rsid w:val="00A14BF1"/>
    <w:rsid w:val="00A14DED"/>
    <w:rsid w:val="00A1546B"/>
    <w:rsid w:val="00A15524"/>
    <w:rsid w:val="00A15A94"/>
    <w:rsid w:val="00A15D14"/>
    <w:rsid w:val="00A15D9D"/>
    <w:rsid w:val="00A15F2A"/>
    <w:rsid w:val="00A15F2C"/>
    <w:rsid w:val="00A160CC"/>
    <w:rsid w:val="00A163F4"/>
    <w:rsid w:val="00A16CB6"/>
    <w:rsid w:val="00A170B8"/>
    <w:rsid w:val="00A178EA"/>
    <w:rsid w:val="00A20521"/>
    <w:rsid w:val="00A20838"/>
    <w:rsid w:val="00A209F0"/>
    <w:rsid w:val="00A20A18"/>
    <w:rsid w:val="00A21614"/>
    <w:rsid w:val="00A217EF"/>
    <w:rsid w:val="00A21898"/>
    <w:rsid w:val="00A219E1"/>
    <w:rsid w:val="00A22B84"/>
    <w:rsid w:val="00A23134"/>
    <w:rsid w:val="00A2331F"/>
    <w:rsid w:val="00A2394A"/>
    <w:rsid w:val="00A23E03"/>
    <w:rsid w:val="00A23FA2"/>
    <w:rsid w:val="00A2417F"/>
    <w:rsid w:val="00A24D03"/>
    <w:rsid w:val="00A24DCA"/>
    <w:rsid w:val="00A2528C"/>
    <w:rsid w:val="00A259C0"/>
    <w:rsid w:val="00A25AD2"/>
    <w:rsid w:val="00A25F17"/>
    <w:rsid w:val="00A2679B"/>
    <w:rsid w:val="00A267C6"/>
    <w:rsid w:val="00A26F3B"/>
    <w:rsid w:val="00A27195"/>
    <w:rsid w:val="00A304D6"/>
    <w:rsid w:val="00A305F8"/>
    <w:rsid w:val="00A30BB9"/>
    <w:rsid w:val="00A30CD2"/>
    <w:rsid w:val="00A30EDF"/>
    <w:rsid w:val="00A30F04"/>
    <w:rsid w:val="00A30F2F"/>
    <w:rsid w:val="00A312F0"/>
    <w:rsid w:val="00A3169E"/>
    <w:rsid w:val="00A32A6C"/>
    <w:rsid w:val="00A32C55"/>
    <w:rsid w:val="00A32C63"/>
    <w:rsid w:val="00A32E07"/>
    <w:rsid w:val="00A3313C"/>
    <w:rsid w:val="00A33413"/>
    <w:rsid w:val="00A33F6B"/>
    <w:rsid w:val="00A340D5"/>
    <w:rsid w:val="00A3468D"/>
    <w:rsid w:val="00A346DF"/>
    <w:rsid w:val="00A35027"/>
    <w:rsid w:val="00A351FE"/>
    <w:rsid w:val="00A3541C"/>
    <w:rsid w:val="00A35559"/>
    <w:rsid w:val="00A35D7E"/>
    <w:rsid w:val="00A35D99"/>
    <w:rsid w:val="00A3685C"/>
    <w:rsid w:val="00A36888"/>
    <w:rsid w:val="00A36FC2"/>
    <w:rsid w:val="00A3711F"/>
    <w:rsid w:val="00A37480"/>
    <w:rsid w:val="00A376D8"/>
    <w:rsid w:val="00A41232"/>
    <w:rsid w:val="00A41305"/>
    <w:rsid w:val="00A41C34"/>
    <w:rsid w:val="00A42216"/>
    <w:rsid w:val="00A42585"/>
    <w:rsid w:val="00A42C2A"/>
    <w:rsid w:val="00A42CB2"/>
    <w:rsid w:val="00A430B6"/>
    <w:rsid w:val="00A43D08"/>
    <w:rsid w:val="00A43D16"/>
    <w:rsid w:val="00A43DB7"/>
    <w:rsid w:val="00A43DB9"/>
    <w:rsid w:val="00A4415E"/>
    <w:rsid w:val="00A441E2"/>
    <w:rsid w:val="00A4494A"/>
    <w:rsid w:val="00A44C41"/>
    <w:rsid w:val="00A45019"/>
    <w:rsid w:val="00A458DB"/>
    <w:rsid w:val="00A462AC"/>
    <w:rsid w:val="00A462D1"/>
    <w:rsid w:val="00A4633E"/>
    <w:rsid w:val="00A46E9C"/>
    <w:rsid w:val="00A47206"/>
    <w:rsid w:val="00A4777B"/>
    <w:rsid w:val="00A47A77"/>
    <w:rsid w:val="00A47A84"/>
    <w:rsid w:val="00A47B52"/>
    <w:rsid w:val="00A47DE1"/>
    <w:rsid w:val="00A47F3D"/>
    <w:rsid w:val="00A50899"/>
    <w:rsid w:val="00A50CC1"/>
    <w:rsid w:val="00A51B42"/>
    <w:rsid w:val="00A51BB6"/>
    <w:rsid w:val="00A51E04"/>
    <w:rsid w:val="00A51F7C"/>
    <w:rsid w:val="00A5208A"/>
    <w:rsid w:val="00A53329"/>
    <w:rsid w:val="00A533BA"/>
    <w:rsid w:val="00A53595"/>
    <w:rsid w:val="00A536DC"/>
    <w:rsid w:val="00A53898"/>
    <w:rsid w:val="00A538AC"/>
    <w:rsid w:val="00A54784"/>
    <w:rsid w:val="00A55709"/>
    <w:rsid w:val="00A558E2"/>
    <w:rsid w:val="00A5593D"/>
    <w:rsid w:val="00A55F5B"/>
    <w:rsid w:val="00A5676D"/>
    <w:rsid w:val="00A577E5"/>
    <w:rsid w:val="00A579A7"/>
    <w:rsid w:val="00A57AA6"/>
    <w:rsid w:val="00A57CFF"/>
    <w:rsid w:val="00A600C5"/>
    <w:rsid w:val="00A6037F"/>
    <w:rsid w:val="00A603BE"/>
    <w:rsid w:val="00A609D5"/>
    <w:rsid w:val="00A61017"/>
    <w:rsid w:val="00A616B9"/>
    <w:rsid w:val="00A61CC1"/>
    <w:rsid w:val="00A61FA2"/>
    <w:rsid w:val="00A622F3"/>
    <w:rsid w:val="00A627B3"/>
    <w:rsid w:val="00A62CC8"/>
    <w:rsid w:val="00A62D2E"/>
    <w:rsid w:val="00A630F3"/>
    <w:rsid w:val="00A6374E"/>
    <w:rsid w:val="00A639EA"/>
    <w:rsid w:val="00A63FFA"/>
    <w:rsid w:val="00A6436A"/>
    <w:rsid w:val="00A647FB"/>
    <w:rsid w:val="00A64AEF"/>
    <w:rsid w:val="00A64C81"/>
    <w:rsid w:val="00A64F78"/>
    <w:rsid w:val="00A6582A"/>
    <w:rsid w:val="00A65B98"/>
    <w:rsid w:val="00A66CB8"/>
    <w:rsid w:val="00A66D09"/>
    <w:rsid w:val="00A6707D"/>
    <w:rsid w:val="00A670E4"/>
    <w:rsid w:val="00A6719F"/>
    <w:rsid w:val="00A67245"/>
    <w:rsid w:val="00A67AA7"/>
    <w:rsid w:val="00A67BB4"/>
    <w:rsid w:val="00A70030"/>
    <w:rsid w:val="00A7005F"/>
    <w:rsid w:val="00A703D7"/>
    <w:rsid w:val="00A704EE"/>
    <w:rsid w:val="00A70AA2"/>
    <w:rsid w:val="00A71492"/>
    <w:rsid w:val="00A71583"/>
    <w:rsid w:val="00A71B64"/>
    <w:rsid w:val="00A71CE8"/>
    <w:rsid w:val="00A71DAD"/>
    <w:rsid w:val="00A724CC"/>
    <w:rsid w:val="00A73531"/>
    <w:rsid w:val="00A74324"/>
    <w:rsid w:val="00A746E4"/>
    <w:rsid w:val="00A746ED"/>
    <w:rsid w:val="00A74940"/>
    <w:rsid w:val="00A752F1"/>
    <w:rsid w:val="00A7577F"/>
    <w:rsid w:val="00A7580B"/>
    <w:rsid w:val="00A7642A"/>
    <w:rsid w:val="00A764A3"/>
    <w:rsid w:val="00A769D1"/>
    <w:rsid w:val="00A76CD3"/>
    <w:rsid w:val="00A7712A"/>
    <w:rsid w:val="00A77B7C"/>
    <w:rsid w:val="00A802C9"/>
    <w:rsid w:val="00A80FE1"/>
    <w:rsid w:val="00A810B3"/>
    <w:rsid w:val="00A81205"/>
    <w:rsid w:val="00A81DCA"/>
    <w:rsid w:val="00A82708"/>
    <w:rsid w:val="00A82A28"/>
    <w:rsid w:val="00A82A39"/>
    <w:rsid w:val="00A82BBF"/>
    <w:rsid w:val="00A82D90"/>
    <w:rsid w:val="00A82E48"/>
    <w:rsid w:val="00A84184"/>
    <w:rsid w:val="00A84507"/>
    <w:rsid w:val="00A847C8"/>
    <w:rsid w:val="00A84CE1"/>
    <w:rsid w:val="00A85201"/>
    <w:rsid w:val="00A85522"/>
    <w:rsid w:val="00A85768"/>
    <w:rsid w:val="00A85B8A"/>
    <w:rsid w:val="00A8602E"/>
    <w:rsid w:val="00A8670D"/>
    <w:rsid w:val="00A86AC9"/>
    <w:rsid w:val="00A8776A"/>
    <w:rsid w:val="00A87DAB"/>
    <w:rsid w:val="00A9045A"/>
    <w:rsid w:val="00A907F1"/>
    <w:rsid w:val="00A90D39"/>
    <w:rsid w:val="00A9110F"/>
    <w:rsid w:val="00A913F4"/>
    <w:rsid w:val="00A91715"/>
    <w:rsid w:val="00A91CF4"/>
    <w:rsid w:val="00A91F25"/>
    <w:rsid w:val="00A92AFD"/>
    <w:rsid w:val="00A938C0"/>
    <w:rsid w:val="00A93AE8"/>
    <w:rsid w:val="00A94448"/>
    <w:rsid w:val="00A94479"/>
    <w:rsid w:val="00A9488D"/>
    <w:rsid w:val="00A94EAA"/>
    <w:rsid w:val="00A96DB0"/>
    <w:rsid w:val="00A96E02"/>
    <w:rsid w:val="00A96E15"/>
    <w:rsid w:val="00A972F7"/>
    <w:rsid w:val="00A97431"/>
    <w:rsid w:val="00A975D9"/>
    <w:rsid w:val="00A975FB"/>
    <w:rsid w:val="00A97735"/>
    <w:rsid w:val="00A97CBC"/>
    <w:rsid w:val="00AA0E6B"/>
    <w:rsid w:val="00AA112B"/>
    <w:rsid w:val="00AA157D"/>
    <w:rsid w:val="00AA1CD3"/>
    <w:rsid w:val="00AA1FA1"/>
    <w:rsid w:val="00AA29B4"/>
    <w:rsid w:val="00AA3052"/>
    <w:rsid w:val="00AA3530"/>
    <w:rsid w:val="00AA357D"/>
    <w:rsid w:val="00AA3AFA"/>
    <w:rsid w:val="00AA3E38"/>
    <w:rsid w:val="00AA3E52"/>
    <w:rsid w:val="00AA4343"/>
    <w:rsid w:val="00AA4804"/>
    <w:rsid w:val="00AA4807"/>
    <w:rsid w:val="00AA4924"/>
    <w:rsid w:val="00AA4F9C"/>
    <w:rsid w:val="00AA575F"/>
    <w:rsid w:val="00AA5B40"/>
    <w:rsid w:val="00AA5D6D"/>
    <w:rsid w:val="00AA5F66"/>
    <w:rsid w:val="00AA6311"/>
    <w:rsid w:val="00AA635C"/>
    <w:rsid w:val="00AA6853"/>
    <w:rsid w:val="00AA6C19"/>
    <w:rsid w:val="00AA765F"/>
    <w:rsid w:val="00AA76BD"/>
    <w:rsid w:val="00AA7829"/>
    <w:rsid w:val="00AB0026"/>
    <w:rsid w:val="00AB0774"/>
    <w:rsid w:val="00AB0C05"/>
    <w:rsid w:val="00AB15F5"/>
    <w:rsid w:val="00AB1A6A"/>
    <w:rsid w:val="00AB1BE0"/>
    <w:rsid w:val="00AB21D6"/>
    <w:rsid w:val="00AB2CAB"/>
    <w:rsid w:val="00AB2CED"/>
    <w:rsid w:val="00AB3923"/>
    <w:rsid w:val="00AB3A0C"/>
    <w:rsid w:val="00AB3B1A"/>
    <w:rsid w:val="00AB3EB1"/>
    <w:rsid w:val="00AB535A"/>
    <w:rsid w:val="00AB5D6B"/>
    <w:rsid w:val="00AB6015"/>
    <w:rsid w:val="00AB6248"/>
    <w:rsid w:val="00AB6456"/>
    <w:rsid w:val="00AB6670"/>
    <w:rsid w:val="00AB6A31"/>
    <w:rsid w:val="00AB6B2D"/>
    <w:rsid w:val="00AB7777"/>
    <w:rsid w:val="00AC0A43"/>
    <w:rsid w:val="00AC0B6F"/>
    <w:rsid w:val="00AC0E99"/>
    <w:rsid w:val="00AC20D7"/>
    <w:rsid w:val="00AC218A"/>
    <w:rsid w:val="00AC22FC"/>
    <w:rsid w:val="00AC2CF6"/>
    <w:rsid w:val="00AC2F94"/>
    <w:rsid w:val="00AC3365"/>
    <w:rsid w:val="00AC33EA"/>
    <w:rsid w:val="00AC34D1"/>
    <w:rsid w:val="00AC3C48"/>
    <w:rsid w:val="00AC3F60"/>
    <w:rsid w:val="00AC42B8"/>
    <w:rsid w:val="00AC5208"/>
    <w:rsid w:val="00AC5211"/>
    <w:rsid w:val="00AC5213"/>
    <w:rsid w:val="00AC5248"/>
    <w:rsid w:val="00AC5B42"/>
    <w:rsid w:val="00AC5C83"/>
    <w:rsid w:val="00AC5E7E"/>
    <w:rsid w:val="00AC6024"/>
    <w:rsid w:val="00AC6970"/>
    <w:rsid w:val="00AC6CDE"/>
    <w:rsid w:val="00AC6F2A"/>
    <w:rsid w:val="00AC6FE7"/>
    <w:rsid w:val="00AC763A"/>
    <w:rsid w:val="00AC78CE"/>
    <w:rsid w:val="00AD05C6"/>
    <w:rsid w:val="00AD06FC"/>
    <w:rsid w:val="00AD0A4B"/>
    <w:rsid w:val="00AD0CC9"/>
    <w:rsid w:val="00AD1944"/>
    <w:rsid w:val="00AD19CF"/>
    <w:rsid w:val="00AD1DC3"/>
    <w:rsid w:val="00AD1F3E"/>
    <w:rsid w:val="00AD244F"/>
    <w:rsid w:val="00AD25D6"/>
    <w:rsid w:val="00AD295E"/>
    <w:rsid w:val="00AD3162"/>
    <w:rsid w:val="00AD360E"/>
    <w:rsid w:val="00AD379D"/>
    <w:rsid w:val="00AD3926"/>
    <w:rsid w:val="00AD46C5"/>
    <w:rsid w:val="00AD4885"/>
    <w:rsid w:val="00AD508B"/>
    <w:rsid w:val="00AD5259"/>
    <w:rsid w:val="00AD557A"/>
    <w:rsid w:val="00AD5DAB"/>
    <w:rsid w:val="00AD66A7"/>
    <w:rsid w:val="00AD68C5"/>
    <w:rsid w:val="00AD6D3D"/>
    <w:rsid w:val="00AD76AD"/>
    <w:rsid w:val="00AD7AC0"/>
    <w:rsid w:val="00AD7AFE"/>
    <w:rsid w:val="00AE00FC"/>
    <w:rsid w:val="00AE0176"/>
    <w:rsid w:val="00AE03A3"/>
    <w:rsid w:val="00AE0BD7"/>
    <w:rsid w:val="00AE11F7"/>
    <w:rsid w:val="00AE1562"/>
    <w:rsid w:val="00AE1B2C"/>
    <w:rsid w:val="00AE263D"/>
    <w:rsid w:val="00AE334E"/>
    <w:rsid w:val="00AE38BE"/>
    <w:rsid w:val="00AE454B"/>
    <w:rsid w:val="00AE4B01"/>
    <w:rsid w:val="00AE4B74"/>
    <w:rsid w:val="00AE525F"/>
    <w:rsid w:val="00AE5AD8"/>
    <w:rsid w:val="00AE5B7B"/>
    <w:rsid w:val="00AE5EA4"/>
    <w:rsid w:val="00AE631B"/>
    <w:rsid w:val="00AE6675"/>
    <w:rsid w:val="00AE668B"/>
    <w:rsid w:val="00AE6924"/>
    <w:rsid w:val="00AE7711"/>
    <w:rsid w:val="00AE7835"/>
    <w:rsid w:val="00AE7B1C"/>
    <w:rsid w:val="00AF079E"/>
    <w:rsid w:val="00AF08ED"/>
    <w:rsid w:val="00AF0EBA"/>
    <w:rsid w:val="00AF17CC"/>
    <w:rsid w:val="00AF1912"/>
    <w:rsid w:val="00AF1A98"/>
    <w:rsid w:val="00AF2500"/>
    <w:rsid w:val="00AF260C"/>
    <w:rsid w:val="00AF35AF"/>
    <w:rsid w:val="00AF3671"/>
    <w:rsid w:val="00AF3C98"/>
    <w:rsid w:val="00AF3E63"/>
    <w:rsid w:val="00AF4051"/>
    <w:rsid w:val="00AF410D"/>
    <w:rsid w:val="00AF4410"/>
    <w:rsid w:val="00AF4BA0"/>
    <w:rsid w:val="00AF5415"/>
    <w:rsid w:val="00AF55F5"/>
    <w:rsid w:val="00AF59CE"/>
    <w:rsid w:val="00AF67FD"/>
    <w:rsid w:val="00AF6CB9"/>
    <w:rsid w:val="00AF7151"/>
    <w:rsid w:val="00AF78DC"/>
    <w:rsid w:val="00B001F0"/>
    <w:rsid w:val="00B004D3"/>
    <w:rsid w:val="00B00515"/>
    <w:rsid w:val="00B005FE"/>
    <w:rsid w:val="00B00E71"/>
    <w:rsid w:val="00B02064"/>
    <w:rsid w:val="00B022C7"/>
    <w:rsid w:val="00B024AD"/>
    <w:rsid w:val="00B02E22"/>
    <w:rsid w:val="00B02EAF"/>
    <w:rsid w:val="00B03600"/>
    <w:rsid w:val="00B03937"/>
    <w:rsid w:val="00B039C6"/>
    <w:rsid w:val="00B03B00"/>
    <w:rsid w:val="00B04CAC"/>
    <w:rsid w:val="00B04F43"/>
    <w:rsid w:val="00B04F68"/>
    <w:rsid w:val="00B05031"/>
    <w:rsid w:val="00B054BD"/>
    <w:rsid w:val="00B05575"/>
    <w:rsid w:val="00B05656"/>
    <w:rsid w:val="00B0593E"/>
    <w:rsid w:val="00B06276"/>
    <w:rsid w:val="00B06770"/>
    <w:rsid w:val="00B06798"/>
    <w:rsid w:val="00B06C7A"/>
    <w:rsid w:val="00B06DB3"/>
    <w:rsid w:val="00B0702A"/>
    <w:rsid w:val="00B0726A"/>
    <w:rsid w:val="00B073F1"/>
    <w:rsid w:val="00B07417"/>
    <w:rsid w:val="00B07818"/>
    <w:rsid w:val="00B07A90"/>
    <w:rsid w:val="00B1025B"/>
    <w:rsid w:val="00B10437"/>
    <w:rsid w:val="00B10B97"/>
    <w:rsid w:val="00B11C85"/>
    <w:rsid w:val="00B11EB9"/>
    <w:rsid w:val="00B12ABD"/>
    <w:rsid w:val="00B12B0B"/>
    <w:rsid w:val="00B133A6"/>
    <w:rsid w:val="00B13818"/>
    <w:rsid w:val="00B13935"/>
    <w:rsid w:val="00B13975"/>
    <w:rsid w:val="00B13AAB"/>
    <w:rsid w:val="00B13F4E"/>
    <w:rsid w:val="00B14179"/>
    <w:rsid w:val="00B145C5"/>
    <w:rsid w:val="00B14662"/>
    <w:rsid w:val="00B146FA"/>
    <w:rsid w:val="00B153F2"/>
    <w:rsid w:val="00B15457"/>
    <w:rsid w:val="00B15DCC"/>
    <w:rsid w:val="00B15F46"/>
    <w:rsid w:val="00B15F96"/>
    <w:rsid w:val="00B173AF"/>
    <w:rsid w:val="00B176A3"/>
    <w:rsid w:val="00B17A98"/>
    <w:rsid w:val="00B17DA5"/>
    <w:rsid w:val="00B20760"/>
    <w:rsid w:val="00B20943"/>
    <w:rsid w:val="00B20BF1"/>
    <w:rsid w:val="00B211C9"/>
    <w:rsid w:val="00B220E8"/>
    <w:rsid w:val="00B227CA"/>
    <w:rsid w:val="00B229A3"/>
    <w:rsid w:val="00B22BC4"/>
    <w:rsid w:val="00B22D1D"/>
    <w:rsid w:val="00B22D66"/>
    <w:rsid w:val="00B22D87"/>
    <w:rsid w:val="00B22F4B"/>
    <w:rsid w:val="00B23136"/>
    <w:rsid w:val="00B238DD"/>
    <w:rsid w:val="00B23AFA"/>
    <w:rsid w:val="00B23B38"/>
    <w:rsid w:val="00B25465"/>
    <w:rsid w:val="00B2552C"/>
    <w:rsid w:val="00B25A87"/>
    <w:rsid w:val="00B25AE0"/>
    <w:rsid w:val="00B25CEF"/>
    <w:rsid w:val="00B267DC"/>
    <w:rsid w:val="00B268F4"/>
    <w:rsid w:val="00B26E01"/>
    <w:rsid w:val="00B2722A"/>
    <w:rsid w:val="00B27446"/>
    <w:rsid w:val="00B279B0"/>
    <w:rsid w:val="00B27C5B"/>
    <w:rsid w:val="00B302CD"/>
    <w:rsid w:val="00B30381"/>
    <w:rsid w:val="00B309AA"/>
    <w:rsid w:val="00B31251"/>
    <w:rsid w:val="00B3141B"/>
    <w:rsid w:val="00B31F32"/>
    <w:rsid w:val="00B320D3"/>
    <w:rsid w:val="00B329E5"/>
    <w:rsid w:val="00B32C43"/>
    <w:rsid w:val="00B32DD8"/>
    <w:rsid w:val="00B33104"/>
    <w:rsid w:val="00B333CD"/>
    <w:rsid w:val="00B34A40"/>
    <w:rsid w:val="00B35070"/>
    <w:rsid w:val="00B357EE"/>
    <w:rsid w:val="00B35C62"/>
    <w:rsid w:val="00B363B0"/>
    <w:rsid w:val="00B36A91"/>
    <w:rsid w:val="00B4206D"/>
    <w:rsid w:val="00B422AC"/>
    <w:rsid w:val="00B42576"/>
    <w:rsid w:val="00B42C54"/>
    <w:rsid w:val="00B433DC"/>
    <w:rsid w:val="00B43661"/>
    <w:rsid w:val="00B437E7"/>
    <w:rsid w:val="00B43E6B"/>
    <w:rsid w:val="00B44377"/>
    <w:rsid w:val="00B45200"/>
    <w:rsid w:val="00B45B05"/>
    <w:rsid w:val="00B45ED8"/>
    <w:rsid w:val="00B45FA2"/>
    <w:rsid w:val="00B46D19"/>
    <w:rsid w:val="00B47065"/>
    <w:rsid w:val="00B470E6"/>
    <w:rsid w:val="00B47128"/>
    <w:rsid w:val="00B475D8"/>
    <w:rsid w:val="00B47AA5"/>
    <w:rsid w:val="00B47D5D"/>
    <w:rsid w:val="00B50895"/>
    <w:rsid w:val="00B50A08"/>
    <w:rsid w:val="00B50BED"/>
    <w:rsid w:val="00B51F0E"/>
    <w:rsid w:val="00B52486"/>
    <w:rsid w:val="00B525AC"/>
    <w:rsid w:val="00B525CB"/>
    <w:rsid w:val="00B52809"/>
    <w:rsid w:val="00B529E2"/>
    <w:rsid w:val="00B5308B"/>
    <w:rsid w:val="00B537A7"/>
    <w:rsid w:val="00B54A06"/>
    <w:rsid w:val="00B54A0D"/>
    <w:rsid w:val="00B552E7"/>
    <w:rsid w:val="00B55369"/>
    <w:rsid w:val="00B554BF"/>
    <w:rsid w:val="00B55AF8"/>
    <w:rsid w:val="00B55C43"/>
    <w:rsid w:val="00B55DD5"/>
    <w:rsid w:val="00B56318"/>
    <w:rsid w:val="00B56E6F"/>
    <w:rsid w:val="00B57535"/>
    <w:rsid w:val="00B57B91"/>
    <w:rsid w:val="00B57C82"/>
    <w:rsid w:val="00B606E3"/>
    <w:rsid w:val="00B60D4F"/>
    <w:rsid w:val="00B61217"/>
    <w:rsid w:val="00B6136A"/>
    <w:rsid w:val="00B61AB3"/>
    <w:rsid w:val="00B61BC6"/>
    <w:rsid w:val="00B61C4F"/>
    <w:rsid w:val="00B61EE7"/>
    <w:rsid w:val="00B6256A"/>
    <w:rsid w:val="00B62847"/>
    <w:rsid w:val="00B62D18"/>
    <w:rsid w:val="00B62D62"/>
    <w:rsid w:val="00B634BC"/>
    <w:rsid w:val="00B636BF"/>
    <w:rsid w:val="00B636D9"/>
    <w:rsid w:val="00B64C67"/>
    <w:rsid w:val="00B652CF"/>
    <w:rsid w:val="00B65455"/>
    <w:rsid w:val="00B65483"/>
    <w:rsid w:val="00B6563C"/>
    <w:rsid w:val="00B65EE5"/>
    <w:rsid w:val="00B65F98"/>
    <w:rsid w:val="00B67CD5"/>
    <w:rsid w:val="00B70562"/>
    <w:rsid w:val="00B70B83"/>
    <w:rsid w:val="00B70DBF"/>
    <w:rsid w:val="00B71031"/>
    <w:rsid w:val="00B71E2B"/>
    <w:rsid w:val="00B7240D"/>
    <w:rsid w:val="00B72B30"/>
    <w:rsid w:val="00B72B49"/>
    <w:rsid w:val="00B72DF4"/>
    <w:rsid w:val="00B72F70"/>
    <w:rsid w:val="00B73341"/>
    <w:rsid w:val="00B73A06"/>
    <w:rsid w:val="00B74C23"/>
    <w:rsid w:val="00B75356"/>
    <w:rsid w:val="00B757CC"/>
    <w:rsid w:val="00B75D6C"/>
    <w:rsid w:val="00B7608B"/>
    <w:rsid w:val="00B7619B"/>
    <w:rsid w:val="00B76269"/>
    <w:rsid w:val="00B770BF"/>
    <w:rsid w:val="00B7722E"/>
    <w:rsid w:val="00B773BB"/>
    <w:rsid w:val="00B773D7"/>
    <w:rsid w:val="00B77448"/>
    <w:rsid w:val="00B77792"/>
    <w:rsid w:val="00B77A2E"/>
    <w:rsid w:val="00B77C6B"/>
    <w:rsid w:val="00B77D9D"/>
    <w:rsid w:val="00B8015A"/>
    <w:rsid w:val="00B8016C"/>
    <w:rsid w:val="00B801FB"/>
    <w:rsid w:val="00B8040E"/>
    <w:rsid w:val="00B80AF1"/>
    <w:rsid w:val="00B81132"/>
    <w:rsid w:val="00B81263"/>
    <w:rsid w:val="00B81412"/>
    <w:rsid w:val="00B81AE7"/>
    <w:rsid w:val="00B821B9"/>
    <w:rsid w:val="00B8256A"/>
    <w:rsid w:val="00B82962"/>
    <w:rsid w:val="00B8307D"/>
    <w:rsid w:val="00B83510"/>
    <w:rsid w:val="00B83C64"/>
    <w:rsid w:val="00B83D59"/>
    <w:rsid w:val="00B83DEB"/>
    <w:rsid w:val="00B847F2"/>
    <w:rsid w:val="00B84A0F"/>
    <w:rsid w:val="00B85214"/>
    <w:rsid w:val="00B853A4"/>
    <w:rsid w:val="00B8545D"/>
    <w:rsid w:val="00B859AA"/>
    <w:rsid w:val="00B85B52"/>
    <w:rsid w:val="00B85DD0"/>
    <w:rsid w:val="00B861F4"/>
    <w:rsid w:val="00B864DC"/>
    <w:rsid w:val="00B86835"/>
    <w:rsid w:val="00B86957"/>
    <w:rsid w:val="00B86A09"/>
    <w:rsid w:val="00B86ABB"/>
    <w:rsid w:val="00B87130"/>
    <w:rsid w:val="00B87A1D"/>
    <w:rsid w:val="00B87AAD"/>
    <w:rsid w:val="00B9017B"/>
    <w:rsid w:val="00B90305"/>
    <w:rsid w:val="00B90487"/>
    <w:rsid w:val="00B90EFF"/>
    <w:rsid w:val="00B91257"/>
    <w:rsid w:val="00B915D9"/>
    <w:rsid w:val="00B91856"/>
    <w:rsid w:val="00B91937"/>
    <w:rsid w:val="00B91E2A"/>
    <w:rsid w:val="00B91EE3"/>
    <w:rsid w:val="00B92185"/>
    <w:rsid w:val="00B9243C"/>
    <w:rsid w:val="00B92668"/>
    <w:rsid w:val="00B9270D"/>
    <w:rsid w:val="00B9293A"/>
    <w:rsid w:val="00B92E7B"/>
    <w:rsid w:val="00B92F06"/>
    <w:rsid w:val="00B92FD6"/>
    <w:rsid w:val="00B9346F"/>
    <w:rsid w:val="00B93479"/>
    <w:rsid w:val="00B93506"/>
    <w:rsid w:val="00B93AA1"/>
    <w:rsid w:val="00B940EA"/>
    <w:rsid w:val="00B9425E"/>
    <w:rsid w:val="00B948E3"/>
    <w:rsid w:val="00B949C7"/>
    <w:rsid w:val="00B949E3"/>
    <w:rsid w:val="00B94D3F"/>
    <w:rsid w:val="00B94FD9"/>
    <w:rsid w:val="00B95452"/>
    <w:rsid w:val="00B96C3E"/>
    <w:rsid w:val="00B97B7F"/>
    <w:rsid w:val="00BA001A"/>
    <w:rsid w:val="00BA0557"/>
    <w:rsid w:val="00BA07F5"/>
    <w:rsid w:val="00BA0D04"/>
    <w:rsid w:val="00BA1027"/>
    <w:rsid w:val="00BA11C1"/>
    <w:rsid w:val="00BA130F"/>
    <w:rsid w:val="00BA182D"/>
    <w:rsid w:val="00BA1E7D"/>
    <w:rsid w:val="00BA1FD7"/>
    <w:rsid w:val="00BA2388"/>
    <w:rsid w:val="00BA24A4"/>
    <w:rsid w:val="00BA2519"/>
    <w:rsid w:val="00BA2954"/>
    <w:rsid w:val="00BA2F8B"/>
    <w:rsid w:val="00BA2FE2"/>
    <w:rsid w:val="00BA33D5"/>
    <w:rsid w:val="00BA34A6"/>
    <w:rsid w:val="00BA3547"/>
    <w:rsid w:val="00BA35F0"/>
    <w:rsid w:val="00BA42F7"/>
    <w:rsid w:val="00BA4419"/>
    <w:rsid w:val="00BA44A9"/>
    <w:rsid w:val="00BA467A"/>
    <w:rsid w:val="00BA4710"/>
    <w:rsid w:val="00BA4A1A"/>
    <w:rsid w:val="00BA4BF4"/>
    <w:rsid w:val="00BA4CD4"/>
    <w:rsid w:val="00BA5098"/>
    <w:rsid w:val="00BA5309"/>
    <w:rsid w:val="00BA546C"/>
    <w:rsid w:val="00BA5506"/>
    <w:rsid w:val="00BA56D6"/>
    <w:rsid w:val="00BA5816"/>
    <w:rsid w:val="00BA637D"/>
    <w:rsid w:val="00BA712A"/>
    <w:rsid w:val="00BA763A"/>
    <w:rsid w:val="00BA7B96"/>
    <w:rsid w:val="00BA7C82"/>
    <w:rsid w:val="00BA7DD8"/>
    <w:rsid w:val="00BB08EC"/>
    <w:rsid w:val="00BB08FF"/>
    <w:rsid w:val="00BB0ADD"/>
    <w:rsid w:val="00BB0E9C"/>
    <w:rsid w:val="00BB192E"/>
    <w:rsid w:val="00BB1C98"/>
    <w:rsid w:val="00BB23A3"/>
    <w:rsid w:val="00BB2877"/>
    <w:rsid w:val="00BB28FD"/>
    <w:rsid w:val="00BB382D"/>
    <w:rsid w:val="00BB3B7E"/>
    <w:rsid w:val="00BB3E30"/>
    <w:rsid w:val="00BB3EE0"/>
    <w:rsid w:val="00BB4317"/>
    <w:rsid w:val="00BB47AD"/>
    <w:rsid w:val="00BB491F"/>
    <w:rsid w:val="00BB4A83"/>
    <w:rsid w:val="00BB4AC0"/>
    <w:rsid w:val="00BB4C79"/>
    <w:rsid w:val="00BB55EB"/>
    <w:rsid w:val="00BB5854"/>
    <w:rsid w:val="00BB5C36"/>
    <w:rsid w:val="00BB63CD"/>
    <w:rsid w:val="00BB6C75"/>
    <w:rsid w:val="00BB7C90"/>
    <w:rsid w:val="00BB7D8E"/>
    <w:rsid w:val="00BC05E3"/>
    <w:rsid w:val="00BC095D"/>
    <w:rsid w:val="00BC0981"/>
    <w:rsid w:val="00BC0AC9"/>
    <w:rsid w:val="00BC0BBE"/>
    <w:rsid w:val="00BC10B3"/>
    <w:rsid w:val="00BC130E"/>
    <w:rsid w:val="00BC142F"/>
    <w:rsid w:val="00BC1A5F"/>
    <w:rsid w:val="00BC1B0A"/>
    <w:rsid w:val="00BC1BEE"/>
    <w:rsid w:val="00BC1C9E"/>
    <w:rsid w:val="00BC1D16"/>
    <w:rsid w:val="00BC1F32"/>
    <w:rsid w:val="00BC2665"/>
    <w:rsid w:val="00BC308A"/>
    <w:rsid w:val="00BC35F2"/>
    <w:rsid w:val="00BC406D"/>
    <w:rsid w:val="00BC423D"/>
    <w:rsid w:val="00BC4BAA"/>
    <w:rsid w:val="00BC5384"/>
    <w:rsid w:val="00BC5B31"/>
    <w:rsid w:val="00BC5D70"/>
    <w:rsid w:val="00BC5D80"/>
    <w:rsid w:val="00BC5DD6"/>
    <w:rsid w:val="00BC6378"/>
    <w:rsid w:val="00BC70FB"/>
    <w:rsid w:val="00BC7658"/>
    <w:rsid w:val="00BC766B"/>
    <w:rsid w:val="00BC7B37"/>
    <w:rsid w:val="00BC7CA4"/>
    <w:rsid w:val="00BC7D1D"/>
    <w:rsid w:val="00BD04CC"/>
    <w:rsid w:val="00BD0BE2"/>
    <w:rsid w:val="00BD0C24"/>
    <w:rsid w:val="00BD1D97"/>
    <w:rsid w:val="00BD1EAF"/>
    <w:rsid w:val="00BD2020"/>
    <w:rsid w:val="00BD29F9"/>
    <w:rsid w:val="00BD2C8D"/>
    <w:rsid w:val="00BD361C"/>
    <w:rsid w:val="00BD365A"/>
    <w:rsid w:val="00BD39F2"/>
    <w:rsid w:val="00BD42D4"/>
    <w:rsid w:val="00BD44A3"/>
    <w:rsid w:val="00BD4790"/>
    <w:rsid w:val="00BD48BB"/>
    <w:rsid w:val="00BD4985"/>
    <w:rsid w:val="00BD53DB"/>
    <w:rsid w:val="00BD5EB7"/>
    <w:rsid w:val="00BD6422"/>
    <w:rsid w:val="00BD65CF"/>
    <w:rsid w:val="00BD6B39"/>
    <w:rsid w:val="00BD6E0D"/>
    <w:rsid w:val="00BD6F47"/>
    <w:rsid w:val="00BD7029"/>
    <w:rsid w:val="00BD7194"/>
    <w:rsid w:val="00BD727D"/>
    <w:rsid w:val="00BD7A0E"/>
    <w:rsid w:val="00BD7A46"/>
    <w:rsid w:val="00BD7D4D"/>
    <w:rsid w:val="00BD7DCE"/>
    <w:rsid w:val="00BE0299"/>
    <w:rsid w:val="00BE04FE"/>
    <w:rsid w:val="00BE0AD9"/>
    <w:rsid w:val="00BE0D26"/>
    <w:rsid w:val="00BE1493"/>
    <w:rsid w:val="00BE1777"/>
    <w:rsid w:val="00BE1A09"/>
    <w:rsid w:val="00BE1C4B"/>
    <w:rsid w:val="00BE20AF"/>
    <w:rsid w:val="00BE2220"/>
    <w:rsid w:val="00BE27B6"/>
    <w:rsid w:val="00BE2A20"/>
    <w:rsid w:val="00BE2ECD"/>
    <w:rsid w:val="00BE2EF2"/>
    <w:rsid w:val="00BE3004"/>
    <w:rsid w:val="00BE33C1"/>
    <w:rsid w:val="00BE362A"/>
    <w:rsid w:val="00BE377A"/>
    <w:rsid w:val="00BE38E6"/>
    <w:rsid w:val="00BE399C"/>
    <w:rsid w:val="00BE3AC7"/>
    <w:rsid w:val="00BE3CF0"/>
    <w:rsid w:val="00BE4DE2"/>
    <w:rsid w:val="00BE4F46"/>
    <w:rsid w:val="00BE5D77"/>
    <w:rsid w:val="00BE5F2D"/>
    <w:rsid w:val="00BE670C"/>
    <w:rsid w:val="00BE6F70"/>
    <w:rsid w:val="00BE71EA"/>
    <w:rsid w:val="00BE7322"/>
    <w:rsid w:val="00BE785D"/>
    <w:rsid w:val="00BF0051"/>
    <w:rsid w:val="00BF012E"/>
    <w:rsid w:val="00BF015D"/>
    <w:rsid w:val="00BF02D8"/>
    <w:rsid w:val="00BF05C2"/>
    <w:rsid w:val="00BF164D"/>
    <w:rsid w:val="00BF1A17"/>
    <w:rsid w:val="00BF1E30"/>
    <w:rsid w:val="00BF1F44"/>
    <w:rsid w:val="00BF2048"/>
    <w:rsid w:val="00BF2B24"/>
    <w:rsid w:val="00BF2B4F"/>
    <w:rsid w:val="00BF362B"/>
    <w:rsid w:val="00BF4469"/>
    <w:rsid w:val="00BF4706"/>
    <w:rsid w:val="00BF4C99"/>
    <w:rsid w:val="00BF4E2D"/>
    <w:rsid w:val="00BF6377"/>
    <w:rsid w:val="00BF6439"/>
    <w:rsid w:val="00BF64C7"/>
    <w:rsid w:val="00BF675C"/>
    <w:rsid w:val="00BF6794"/>
    <w:rsid w:val="00BF689C"/>
    <w:rsid w:val="00BF6AFE"/>
    <w:rsid w:val="00BF7540"/>
    <w:rsid w:val="00BF7B8F"/>
    <w:rsid w:val="00BF7C68"/>
    <w:rsid w:val="00BF7C92"/>
    <w:rsid w:val="00BF7F1A"/>
    <w:rsid w:val="00C0041B"/>
    <w:rsid w:val="00C00BA2"/>
    <w:rsid w:val="00C00C77"/>
    <w:rsid w:val="00C01124"/>
    <w:rsid w:val="00C01768"/>
    <w:rsid w:val="00C01E4D"/>
    <w:rsid w:val="00C01EDC"/>
    <w:rsid w:val="00C022AC"/>
    <w:rsid w:val="00C0233E"/>
    <w:rsid w:val="00C024F5"/>
    <w:rsid w:val="00C0254C"/>
    <w:rsid w:val="00C0270E"/>
    <w:rsid w:val="00C02771"/>
    <w:rsid w:val="00C0295E"/>
    <w:rsid w:val="00C02C2F"/>
    <w:rsid w:val="00C02D83"/>
    <w:rsid w:val="00C02DB8"/>
    <w:rsid w:val="00C0316B"/>
    <w:rsid w:val="00C03282"/>
    <w:rsid w:val="00C0356A"/>
    <w:rsid w:val="00C03FEC"/>
    <w:rsid w:val="00C0427B"/>
    <w:rsid w:val="00C045C9"/>
    <w:rsid w:val="00C048B5"/>
    <w:rsid w:val="00C04A09"/>
    <w:rsid w:val="00C04C2F"/>
    <w:rsid w:val="00C0515B"/>
    <w:rsid w:val="00C055F9"/>
    <w:rsid w:val="00C05B0C"/>
    <w:rsid w:val="00C05C8E"/>
    <w:rsid w:val="00C05E70"/>
    <w:rsid w:val="00C06015"/>
    <w:rsid w:val="00C0682C"/>
    <w:rsid w:val="00C06950"/>
    <w:rsid w:val="00C06A97"/>
    <w:rsid w:val="00C06D3F"/>
    <w:rsid w:val="00C076B7"/>
    <w:rsid w:val="00C07DC9"/>
    <w:rsid w:val="00C07F29"/>
    <w:rsid w:val="00C07F50"/>
    <w:rsid w:val="00C07F77"/>
    <w:rsid w:val="00C10394"/>
    <w:rsid w:val="00C10407"/>
    <w:rsid w:val="00C10893"/>
    <w:rsid w:val="00C10A4A"/>
    <w:rsid w:val="00C10D89"/>
    <w:rsid w:val="00C11287"/>
    <w:rsid w:val="00C11393"/>
    <w:rsid w:val="00C113DC"/>
    <w:rsid w:val="00C11686"/>
    <w:rsid w:val="00C1169B"/>
    <w:rsid w:val="00C116A9"/>
    <w:rsid w:val="00C120DC"/>
    <w:rsid w:val="00C1215E"/>
    <w:rsid w:val="00C1284F"/>
    <w:rsid w:val="00C12A1B"/>
    <w:rsid w:val="00C12B8F"/>
    <w:rsid w:val="00C12D99"/>
    <w:rsid w:val="00C13918"/>
    <w:rsid w:val="00C1396A"/>
    <w:rsid w:val="00C13E90"/>
    <w:rsid w:val="00C13F0D"/>
    <w:rsid w:val="00C1429C"/>
    <w:rsid w:val="00C1468A"/>
    <w:rsid w:val="00C149EA"/>
    <w:rsid w:val="00C14D44"/>
    <w:rsid w:val="00C1541D"/>
    <w:rsid w:val="00C15A7A"/>
    <w:rsid w:val="00C160F6"/>
    <w:rsid w:val="00C16A3C"/>
    <w:rsid w:val="00C16A44"/>
    <w:rsid w:val="00C16DA4"/>
    <w:rsid w:val="00C16F66"/>
    <w:rsid w:val="00C17029"/>
    <w:rsid w:val="00C174B8"/>
    <w:rsid w:val="00C201ED"/>
    <w:rsid w:val="00C20265"/>
    <w:rsid w:val="00C20641"/>
    <w:rsid w:val="00C20BA6"/>
    <w:rsid w:val="00C20D8A"/>
    <w:rsid w:val="00C20F0D"/>
    <w:rsid w:val="00C21826"/>
    <w:rsid w:val="00C21A1C"/>
    <w:rsid w:val="00C21B9C"/>
    <w:rsid w:val="00C21F67"/>
    <w:rsid w:val="00C22F67"/>
    <w:rsid w:val="00C2323C"/>
    <w:rsid w:val="00C234C7"/>
    <w:rsid w:val="00C23C88"/>
    <w:rsid w:val="00C2426F"/>
    <w:rsid w:val="00C24807"/>
    <w:rsid w:val="00C24D02"/>
    <w:rsid w:val="00C254F9"/>
    <w:rsid w:val="00C259C2"/>
    <w:rsid w:val="00C260B0"/>
    <w:rsid w:val="00C26384"/>
    <w:rsid w:val="00C26495"/>
    <w:rsid w:val="00C2655B"/>
    <w:rsid w:val="00C26CD6"/>
    <w:rsid w:val="00C26F9A"/>
    <w:rsid w:val="00C27715"/>
    <w:rsid w:val="00C27BD6"/>
    <w:rsid w:val="00C307CE"/>
    <w:rsid w:val="00C316B6"/>
    <w:rsid w:val="00C31BB8"/>
    <w:rsid w:val="00C31C1A"/>
    <w:rsid w:val="00C31F99"/>
    <w:rsid w:val="00C32547"/>
    <w:rsid w:val="00C32AE9"/>
    <w:rsid w:val="00C32C61"/>
    <w:rsid w:val="00C3342D"/>
    <w:rsid w:val="00C340A1"/>
    <w:rsid w:val="00C344D3"/>
    <w:rsid w:val="00C348ED"/>
    <w:rsid w:val="00C34A52"/>
    <w:rsid w:val="00C3510F"/>
    <w:rsid w:val="00C35129"/>
    <w:rsid w:val="00C35AA1"/>
    <w:rsid w:val="00C36059"/>
    <w:rsid w:val="00C360C8"/>
    <w:rsid w:val="00C3693D"/>
    <w:rsid w:val="00C36CBF"/>
    <w:rsid w:val="00C377E5"/>
    <w:rsid w:val="00C3797F"/>
    <w:rsid w:val="00C37C02"/>
    <w:rsid w:val="00C37D57"/>
    <w:rsid w:val="00C37F45"/>
    <w:rsid w:val="00C40166"/>
    <w:rsid w:val="00C403E2"/>
    <w:rsid w:val="00C41406"/>
    <w:rsid w:val="00C41F14"/>
    <w:rsid w:val="00C424E2"/>
    <w:rsid w:val="00C42867"/>
    <w:rsid w:val="00C4303D"/>
    <w:rsid w:val="00C435AA"/>
    <w:rsid w:val="00C43744"/>
    <w:rsid w:val="00C437D4"/>
    <w:rsid w:val="00C43C4F"/>
    <w:rsid w:val="00C43D6F"/>
    <w:rsid w:val="00C444ED"/>
    <w:rsid w:val="00C448C0"/>
    <w:rsid w:val="00C44B79"/>
    <w:rsid w:val="00C44C4C"/>
    <w:rsid w:val="00C455AE"/>
    <w:rsid w:val="00C45726"/>
    <w:rsid w:val="00C45AD2"/>
    <w:rsid w:val="00C46142"/>
    <w:rsid w:val="00C46547"/>
    <w:rsid w:val="00C46919"/>
    <w:rsid w:val="00C4697D"/>
    <w:rsid w:val="00C472B6"/>
    <w:rsid w:val="00C473DF"/>
    <w:rsid w:val="00C47472"/>
    <w:rsid w:val="00C47AC1"/>
    <w:rsid w:val="00C47D3E"/>
    <w:rsid w:val="00C47EEC"/>
    <w:rsid w:val="00C5000A"/>
    <w:rsid w:val="00C50A34"/>
    <w:rsid w:val="00C50C51"/>
    <w:rsid w:val="00C5170B"/>
    <w:rsid w:val="00C517BE"/>
    <w:rsid w:val="00C51E1F"/>
    <w:rsid w:val="00C52094"/>
    <w:rsid w:val="00C52D78"/>
    <w:rsid w:val="00C532DE"/>
    <w:rsid w:val="00C533F2"/>
    <w:rsid w:val="00C5413D"/>
    <w:rsid w:val="00C54161"/>
    <w:rsid w:val="00C54219"/>
    <w:rsid w:val="00C5481C"/>
    <w:rsid w:val="00C54922"/>
    <w:rsid w:val="00C54DFA"/>
    <w:rsid w:val="00C5531A"/>
    <w:rsid w:val="00C563C2"/>
    <w:rsid w:val="00C564A9"/>
    <w:rsid w:val="00C569ED"/>
    <w:rsid w:val="00C56FE9"/>
    <w:rsid w:val="00C574A2"/>
    <w:rsid w:val="00C5789B"/>
    <w:rsid w:val="00C5793A"/>
    <w:rsid w:val="00C602B5"/>
    <w:rsid w:val="00C603D5"/>
    <w:rsid w:val="00C608D4"/>
    <w:rsid w:val="00C60A8E"/>
    <w:rsid w:val="00C60C50"/>
    <w:rsid w:val="00C610BA"/>
    <w:rsid w:val="00C614AC"/>
    <w:rsid w:val="00C61582"/>
    <w:rsid w:val="00C61936"/>
    <w:rsid w:val="00C61A15"/>
    <w:rsid w:val="00C61A1C"/>
    <w:rsid w:val="00C623BB"/>
    <w:rsid w:val="00C6319D"/>
    <w:rsid w:val="00C63400"/>
    <w:rsid w:val="00C63599"/>
    <w:rsid w:val="00C6518A"/>
    <w:rsid w:val="00C651E7"/>
    <w:rsid w:val="00C65242"/>
    <w:rsid w:val="00C653CE"/>
    <w:rsid w:val="00C65439"/>
    <w:rsid w:val="00C65548"/>
    <w:rsid w:val="00C65799"/>
    <w:rsid w:val="00C658D5"/>
    <w:rsid w:val="00C65B4D"/>
    <w:rsid w:val="00C65C13"/>
    <w:rsid w:val="00C65E92"/>
    <w:rsid w:val="00C6622D"/>
    <w:rsid w:val="00C6634C"/>
    <w:rsid w:val="00C66C9E"/>
    <w:rsid w:val="00C66CB8"/>
    <w:rsid w:val="00C66E4B"/>
    <w:rsid w:val="00C66EF2"/>
    <w:rsid w:val="00C676BD"/>
    <w:rsid w:val="00C6772A"/>
    <w:rsid w:val="00C67AAE"/>
    <w:rsid w:val="00C67E90"/>
    <w:rsid w:val="00C67FC1"/>
    <w:rsid w:val="00C703B1"/>
    <w:rsid w:val="00C7063C"/>
    <w:rsid w:val="00C71583"/>
    <w:rsid w:val="00C7178B"/>
    <w:rsid w:val="00C7201B"/>
    <w:rsid w:val="00C724FA"/>
    <w:rsid w:val="00C72F7F"/>
    <w:rsid w:val="00C7344C"/>
    <w:rsid w:val="00C73AFE"/>
    <w:rsid w:val="00C73C61"/>
    <w:rsid w:val="00C74165"/>
    <w:rsid w:val="00C741ED"/>
    <w:rsid w:val="00C74317"/>
    <w:rsid w:val="00C74C2C"/>
    <w:rsid w:val="00C750BD"/>
    <w:rsid w:val="00C75346"/>
    <w:rsid w:val="00C7542C"/>
    <w:rsid w:val="00C75EA3"/>
    <w:rsid w:val="00C76136"/>
    <w:rsid w:val="00C76238"/>
    <w:rsid w:val="00C773F1"/>
    <w:rsid w:val="00C77443"/>
    <w:rsid w:val="00C774B9"/>
    <w:rsid w:val="00C77835"/>
    <w:rsid w:val="00C77868"/>
    <w:rsid w:val="00C77B79"/>
    <w:rsid w:val="00C77F25"/>
    <w:rsid w:val="00C77FA4"/>
    <w:rsid w:val="00C8012E"/>
    <w:rsid w:val="00C80286"/>
    <w:rsid w:val="00C805C9"/>
    <w:rsid w:val="00C806DB"/>
    <w:rsid w:val="00C80C02"/>
    <w:rsid w:val="00C80F06"/>
    <w:rsid w:val="00C81583"/>
    <w:rsid w:val="00C8194A"/>
    <w:rsid w:val="00C82195"/>
    <w:rsid w:val="00C824B5"/>
    <w:rsid w:val="00C82F9B"/>
    <w:rsid w:val="00C837DA"/>
    <w:rsid w:val="00C842D0"/>
    <w:rsid w:val="00C8490E"/>
    <w:rsid w:val="00C8494B"/>
    <w:rsid w:val="00C849F5"/>
    <w:rsid w:val="00C84E30"/>
    <w:rsid w:val="00C85AA0"/>
    <w:rsid w:val="00C85B11"/>
    <w:rsid w:val="00C86959"/>
    <w:rsid w:val="00C86CED"/>
    <w:rsid w:val="00C86E03"/>
    <w:rsid w:val="00C87B85"/>
    <w:rsid w:val="00C87C8E"/>
    <w:rsid w:val="00C87D8C"/>
    <w:rsid w:val="00C87E11"/>
    <w:rsid w:val="00C90055"/>
    <w:rsid w:val="00C905E1"/>
    <w:rsid w:val="00C9089B"/>
    <w:rsid w:val="00C90B54"/>
    <w:rsid w:val="00C90F42"/>
    <w:rsid w:val="00C91114"/>
    <w:rsid w:val="00C91225"/>
    <w:rsid w:val="00C922E4"/>
    <w:rsid w:val="00C93AF8"/>
    <w:rsid w:val="00C93E54"/>
    <w:rsid w:val="00C94014"/>
    <w:rsid w:val="00C941A1"/>
    <w:rsid w:val="00C944B3"/>
    <w:rsid w:val="00C95225"/>
    <w:rsid w:val="00C955F3"/>
    <w:rsid w:val="00C95713"/>
    <w:rsid w:val="00C957DF"/>
    <w:rsid w:val="00C95988"/>
    <w:rsid w:val="00C95BC0"/>
    <w:rsid w:val="00C96005"/>
    <w:rsid w:val="00C96077"/>
    <w:rsid w:val="00C96202"/>
    <w:rsid w:val="00C96415"/>
    <w:rsid w:val="00C96667"/>
    <w:rsid w:val="00C96885"/>
    <w:rsid w:val="00C96C30"/>
    <w:rsid w:val="00C96EB0"/>
    <w:rsid w:val="00C96EC1"/>
    <w:rsid w:val="00C971D5"/>
    <w:rsid w:val="00C97C26"/>
    <w:rsid w:val="00C97CC1"/>
    <w:rsid w:val="00CA0DB7"/>
    <w:rsid w:val="00CA1238"/>
    <w:rsid w:val="00CA12A9"/>
    <w:rsid w:val="00CA14BC"/>
    <w:rsid w:val="00CA1559"/>
    <w:rsid w:val="00CA16FC"/>
    <w:rsid w:val="00CA192D"/>
    <w:rsid w:val="00CA2102"/>
    <w:rsid w:val="00CA2274"/>
    <w:rsid w:val="00CA2EC5"/>
    <w:rsid w:val="00CA3541"/>
    <w:rsid w:val="00CA3B0A"/>
    <w:rsid w:val="00CA3B2F"/>
    <w:rsid w:val="00CA3E88"/>
    <w:rsid w:val="00CA3FE3"/>
    <w:rsid w:val="00CA4244"/>
    <w:rsid w:val="00CA478A"/>
    <w:rsid w:val="00CA4BE7"/>
    <w:rsid w:val="00CA507C"/>
    <w:rsid w:val="00CA5183"/>
    <w:rsid w:val="00CA534F"/>
    <w:rsid w:val="00CA5E98"/>
    <w:rsid w:val="00CA5F1B"/>
    <w:rsid w:val="00CA63CE"/>
    <w:rsid w:val="00CA6589"/>
    <w:rsid w:val="00CA6B5A"/>
    <w:rsid w:val="00CA6C1C"/>
    <w:rsid w:val="00CA7816"/>
    <w:rsid w:val="00CA7CF9"/>
    <w:rsid w:val="00CA7E80"/>
    <w:rsid w:val="00CA7ED1"/>
    <w:rsid w:val="00CA7F21"/>
    <w:rsid w:val="00CB0280"/>
    <w:rsid w:val="00CB12D7"/>
    <w:rsid w:val="00CB157C"/>
    <w:rsid w:val="00CB1CE1"/>
    <w:rsid w:val="00CB1E4A"/>
    <w:rsid w:val="00CB25BF"/>
    <w:rsid w:val="00CB268F"/>
    <w:rsid w:val="00CB2ACD"/>
    <w:rsid w:val="00CB2BA1"/>
    <w:rsid w:val="00CB3512"/>
    <w:rsid w:val="00CB37A2"/>
    <w:rsid w:val="00CB395A"/>
    <w:rsid w:val="00CB39C6"/>
    <w:rsid w:val="00CB3A82"/>
    <w:rsid w:val="00CB3B8B"/>
    <w:rsid w:val="00CB40C0"/>
    <w:rsid w:val="00CB4180"/>
    <w:rsid w:val="00CB48E6"/>
    <w:rsid w:val="00CB51EB"/>
    <w:rsid w:val="00CB526C"/>
    <w:rsid w:val="00CB5473"/>
    <w:rsid w:val="00CB5B1A"/>
    <w:rsid w:val="00CB5C7F"/>
    <w:rsid w:val="00CB5FCA"/>
    <w:rsid w:val="00CB6049"/>
    <w:rsid w:val="00CB60A8"/>
    <w:rsid w:val="00CB6883"/>
    <w:rsid w:val="00CB6B81"/>
    <w:rsid w:val="00CB6BD8"/>
    <w:rsid w:val="00CB6E91"/>
    <w:rsid w:val="00CB77C5"/>
    <w:rsid w:val="00CB7B3E"/>
    <w:rsid w:val="00CB7C2E"/>
    <w:rsid w:val="00CC000E"/>
    <w:rsid w:val="00CC0448"/>
    <w:rsid w:val="00CC096F"/>
    <w:rsid w:val="00CC0C06"/>
    <w:rsid w:val="00CC0CC0"/>
    <w:rsid w:val="00CC0CCF"/>
    <w:rsid w:val="00CC1216"/>
    <w:rsid w:val="00CC1486"/>
    <w:rsid w:val="00CC1B36"/>
    <w:rsid w:val="00CC1BEB"/>
    <w:rsid w:val="00CC2448"/>
    <w:rsid w:val="00CC2A2B"/>
    <w:rsid w:val="00CC2AC1"/>
    <w:rsid w:val="00CC2D0B"/>
    <w:rsid w:val="00CC2EB0"/>
    <w:rsid w:val="00CC38FF"/>
    <w:rsid w:val="00CC4F59"/>
    <w:rsid w:val="00CC50A2"/>
    <w:rsid w:val="00CC51DB"/>
    <w:rsid w:val="00CC5280"/>
    <w:rsid w:val="00CC54BC"/>
    <w:rsid w:val="00CC5C5E"/>
    <w:rsid w:val="00CC5F79"/>
    <w:rsid w:val="00CC611A"/>
    <w:rsid w:val="00CC64EC"/>
    <w:rsid w:val="00CC65EC"/>
    <w:rsid w:val="00CC68D3"/>
    <w:rsid w:val="00CC6975"/>
    <w:rsid w:val="00CC6D53"/>
    <w:rsid w:val="00CC6EE3"/>
    <w:rsid w:val="00CC717F"/>
    <w:rsid w:val="00CC763A"/>
    <w:rsid w:val="00CC779A"/>
    <w:rsid w:val="00CC7D7D"/>
    <w:rsid w:val="00CD01C7"/>
    <w:rsid w:val="00CD099F"/>
    <w:rsid w:val="00CD0C86"/>
    <w:rsid w:val="00CD0E02"/>
    <w:rsid w:val="00CD13D5"/>
    <w:rsid w:val="00CD1696"/>
    <w:rsid w:val="00CD1792"/>
    <w:rsid w:val="00CD1F6F"/>
    <w:rsid w:val="00CD2000"/>
    <w:rsid w:val="00CD272F"/>
    <w:rsid w:val="00CD35D4"/>
    <w:rsid w:val="00CD391B"/>
    <w:rsid w:val="00CD41A0"/>
    <w:rsid w:val="00CD447A"/>
    <w:rsid w:val="00CD460D"/>
    <w:rsid w:val="00CD4832"/>
    <w:rsid w:val="00CD5409"/>
    <w:rsid w:val="00CD5410"/>
    <w:rsid w:val="00CD5820"/>
    <w:rsid w:val="00CD5973"/>
    <w:rsid w:val="00CD5BBD"/>
    <w:rsid w:val="00CD6181"/>
    <w:rsid w:val="00CD753C"/>
    <w:rsid w:val="00CE00D7"/>
    <w:rsid w:val="00CE058A"/>
    <w:rsid w:val="00CE116B"/>
    <w:rsid w:val="00CE15F0"/>
    <w:rsid w:val="00CE17A0"/>
    <w:rsid w:val="00CE18D6"/>
    <w:rsid w:val="00CE1F5A"/>
    <w:rsid w:val="00CE1F8C"/>
    <w:rsid w:val="00CE24FF"/>
    <w:rsid w:val="00CE2A41"/>
    <w:rsid w:val="00CE2B2C"/>
    <w:rsid w:val="00CE2B58"/>
    <w:rsid w:val="00CE2C0C"/>
    <w:rsid w:val="00CE38D5"/>
    <w:rsid w:val="00CE3EA1"/>
    <w:rsid w:val="00CE4757"/>
    <w:rsid w:val="00CE48EF"/>
    <w:rsid w:val="00CE4A4F"/>
    <w:rsid w:val="00CE4AD3"/>
    <w:rsid w:val="00CE4CB8"/>
    <w:rsid w:val="00CE4D6B"/>
    <w:rsid w:val="00CE5251"/>
    <w:rsid w:val="00CE54A4"/>
    <w:rsid w:val="00CE5C26"/>
    <w:rsid w:val="00CE6028"/>
    <w:rsid w:val="00CE6094"/>
    <w:rsid w:val="00CE62C4"/>
    <w:rsid w:val="00CE6892"/>
    <w:rsid w:val="00CE6A97"/>
    <w:rsid w:val="00CE6FFF"/>
    <w:rsid w:val="00CE7128"/>
    <w:rsid w:val="00CE76C9"/>
    <w:rsid w:val="00CE7B1B"/>
    <w:rsid w:val="00CF000D"/>
    <w:rsid w:val="00CF03D6"/>
    <w:rsid w:val="00CF0D21"/>
    <w:rsid w:val="00CF15FC"/>
    <w:rsid w:val="00CF19B8"/>
    <w:rsid w:val="00CF1BF3"/>
    <w:rsid w:val="00CF1DCC"/>
    <w:rsid w:val="00CF203B"/>
    <w:rsid w:val="00CF21AC"/>
    <w:rsid w:val="00CF2787"/>
    <w:rsid w:val="00CF28A1"/>
    <w:rsid w:val="00CF2CB9"/>
    <w:rsid w:val="00CF323F"/>
    <w:rsid w:val="00CF35BC"/>
    <w:rsid w:val="00CF3CF3"/>
    <w:rsid w:val="00CF3E98"/>
    <w:rsid w:val="00CF3F58"/>
    <w:rsid w:val="00CF6061"/>
    <w:rsid w:val="00CF6B9E"/>
    <w:rsid w:val="00CF7626"/>
    <w:rsid w:val="00CF7E31"/>
    <w:rsid w:val="00CF7EA2"/>
    <w:rsid w:val="00CF7EF1"/>
    <w:rsid w:val="00D00899"/>
    <w:rsid w:val="00D01C9C"/>
    <w:rsid w:val="00D01E81"/>
    <w:rsid w:val="00D02033"/>
    <w:rsid w:val="00D02075"/>
    <w:rsid w:val="00D02346"/>
    <w:rsid w:val="00D024DB"/>
    <w:rsid w:val="00D027B4"/>
    <w:rsid w:val="00D02C98"/>
    <w:rsid w:val="00D02CCB"/>
    <w:rsid w:val="00D03948"/>
    <w:rsid w:val="00D041FA"/>
    <w:rsid w:val="00D043B0"/>
    <w:rsid w:val="00D043EC"/>
    <w:rsid w:val="00D045CB"/>
    <w:rsid w:val="00D0498C"/>
    <w:rsid w:val="00D049CC"/>
    <w:rsid w:val="00D04F71"/>
    <w:rsid w:val="00D05686"/>
    <w:rsid w:val="00D0573E"/>
    <w:rsid w:val="00D057E9"/>
    <w:rsid w:val="00D05CC7"/>
    <w:rsid w:val="00D05FA3"/>
    <w:rsid w:val="00D061DB"/>
    <w:rsid w:val="00D0629B"/>
    <w:rsid w:val="00D063C7"/>
    <w:rsid w:val="00D077A3"/>
    <w:rsid w:val="00D07BC5"/>
    <w:rsid w:val="00D10041"/>
    <w:rsid w:val="00D1113F"/>
    <w:rsid w:val="00D11536"/>
    <w:rsid w:val="00D11584"/>
    <w:rsid w:val="00D119FE"/>
    <w:rsid w:val="00D11B37"/>
    <w:rsid w:val="00D12A9B"/>
    <w:rsid w:val="00D12A9C"/>
    <w:rsid w:val="00D12ABE"/>
    <w:rsid w:val="00D12BE3"/>
    <w:rsid w:val="00D12C19"/>
    <w:rsid w:val="00D12F2C"/>
    <w:rsid w:val="00D12FFF"/>
    <w:rsid w:val="00D130E6"/>
    <w:rsid w:val="00D13119"/>
    <w:rsid w:val="00D1330B"/>
    <w:rsid w:val="00D13F92"/>
    <w:rsid w:val="00D14675"/>
    <w:rsid w:val="00D14EC1"/>
    <w:rsid w:val="00D1515B"/>
    <w:rsid w:val="00D15434"/>
    <w:rsid w:val="00D1570F"/>
    <w:rsid w:val="00D15961"/>
    <w:rsid w:val="00D15F78"/>
    <w:rsid w:val="00D16014"/>
    <w:rsid w:val="00D161FE"/>
    <w:rsid w:val="00D162B0"/>
    <w:rsid w:val="00D16DAF"/>
    <w:rsid w:val="00D16DB5"/>
    <w:rsid w:val="00D16E2B"/>
    <w:rsid w:val="00D17243"/>
    <w:rsid w:val="00D1756E"/>
    <w:rsid w:val="00D20859"/>
    <w:rsid w:val="00D20FD4"/>
    <w:rsid w:val="00D22374"/>
    <w:rsid w:val="00D2245C"/>
    <w:rsid w:val="00D224C8"/>
    <w:rsid w:val="00D22791"/>
    <w:rsid w:val="00D23360"/>
    <w:rsid w:val="00D23432"/>
    <w:rsid w:val="00D24395"/>
    <w:rsid w:val="00D25165"/>
    <w:rsid w:val="00D25A71"/>
    <w:rsid w:val="00D25E0A"/>
    <w:rsid w:val="00D2694F"/>
    <w:rsid w:val="00D269A8"/>
    <w:rsid w:val="00D27054"/>
    <w:rsid w:val="00D276A5"/>
    <w:rsid w:val="00D2783E"/>
    <w:rsid w:val="00D30D5C"/>
    <w:rsid w:val="00D30E34"/>
    <w:rsid w:val="00D31147"/>
    <w:rsid w:val="00D31523"/>
    <w:rsid w:val="00D319B3"/>
    <w:rsid w:val="00D323B0"/>
    <w:rsid w:val="00D33299"/>
    <w:rsid w:val="00D335C8"/>
    <w:rsid w:val="00D336A3"/>
    <w:rsid w:val="00D33953"/>
    <w:rsid w:val="00D345D1"/>
    <w:rsid w:val="00D34EC7"/>
    <w:rsid w:val="00D35836"/>
    <w:rsid w:val="00D359F0"/>
    <w:rsid w:val="00D3601A"/>
    <w:rsid w:val="00D36138"/>
    <w:rsid w:val="00D362F9"/>
    <w:rsid w:val="00D36C1E"/>
    <w:rsid w:val="00D36F6E"/>
    <w:rsid w:val="00D37BA0"/>
    <w:rsid w:val="00D37E36"/>
    <w:rsid w:val="00D402A3"/>
    <w:rsid w:val="00D40334"/>
    <w:rsid w:val="00D40342"/>
    <w:rsid w:val="00D4086E"/>
    <w:rsid w:val="00D40C27"/>
    <w:rsid w:val="00D40D63"/>
    <w:rsid w:val="00D41262"/>
    <w:rsid w:val="00D41C93"/>
    <w:rsid w:val="00D41DA7"/>
    <w:rsid w:val="00D41FC4"/>
    <w:rsid w:val="00D42035"/>
    <w:rsid w:val="00D4218F"/>
    <w:rsid w:val="00D426E2"/>
    <w:rsid w:val="00D428A0"/>
    <w:rsid w:val="00D428DF"/>
    <w:rsid w:val="00D42D30"/>
    <w:rsid w:val="00D42DCF"/>
    <w:rsid w:val="00D42FE7"/>
    <w:rsid w:val="00D43AF5"/>
    <w:rsid w:val="00D44271"/>
    <w:rsid w:val="00D4434E"/>
    <w:rsid w:val="00D44613"/>
    <w:rsid w:val="00D4475A"/>
    <w:rsid w:val="00D452EF"/>
    <w:rsid w:val="00D45B7C"/>
    <w:rsid w:val="00D45E36"/>
    <w:rsid w:val="00D46265"/>
    <w:rsid w:val="00D46344"/>
    <w:rsid w:val="00D46481"/>
    <w:rsid w:val="00D470EA"/>
    <w:rsid w:val="00D47663"/>
    <w:rsid w:val="00D47687"/>
    <w:rsid w:val="00D4774F"/>
    <w:rsid w:val="00D478B5"/>
    <w:rsid w:val="00D47C33"/>
    <w:rsid w:val="00D509A4"/>
    <w:rsid w:val="00D50F83"/>
    <w:rsid w:val="00D5144D"/>
    <w:rsid w:val="00D51512"/>
    <w:rsid w:val="00D517A5"/>
    <w:rsid w:val="00D51A7F"/>
    <w:rsid w:val="00D51D7E"/>
    <w:rsid w:val="00D526F4"/>
    <w:rsid w:val="00D52E44"/>
    <w:rsid w:val="00D53352"/>
    <w:rsid w:val="00D5410E"/>
    <w:rsid w:val="00D542B5"/>
    <w:rsid w:val="00D548CE"/>
    <w:rsid w:val="00D55D63"/>
    <w:rsid w:val="00D56247"/>
    <w:rsid w:val="00D566DD"/>
    <w:rsid w:val="00D568CD"/>
    <w:rsid w:val="00D5696C"/>
    <w:rsid w:val="00D56B02"/>
    <w:rsid w:val="00D56C91"/>
    <w:rsid w:val="00D56CED"/>
    <w:rsid w:val="00D574E4"/>
    <w:rsid w:val="00D57E43"/>
    <w:rsid w:val="00D57EB2"/>
    <w:rsid w:val="00D60603"/>
    <w:rsid w:val="00D60A92"/>
    <w:rsid w:val="00D60FBF"/>
    <w:rsid w:val="00D61B8C"/>
    <w:rsid w:val="00D61C6A"/>
    <w:rsid w:val="00D62097"/>
    <w:rsid w:val="00D62463"/>
    <w:rsid w:val="00D62DEB"/>
    <w:rsid w:val="00D62EC3"/>
    <w:rsid w:val="00D62FD5"/>
    <w:rsid w:val="00D630E9"/>
    <w:rsid w:val="00D6355D"/>
    <w:rsid w:val="00D6361B"/>
    <w:rsid w:val="00D646B1"/>
    <w:rsid w:val="00D64B35"/>
    <w:rsid w:val="00D650FC"/>
    <w:rsid w:val="00D65205"/>
    <w:rsid w:val="00D65248"/>
    <w:rsid w:val="00D65F44"/>
    <w:rsid w:val="00D664EA"/>
    <w:rsid w:val="00D66679"/>
    <w:rsid w:val="00D666E8"/>
    <w:rsid w:val="00D66748"/>
    <w:rsid w:val="00D66786"/>
    <w:rsid w:val="00D66DCF"/>
    <w:rsid w:val="00D672FE"/>
    <w:rsid w:val="00D6782F"/>
    <w:rsid w:val="00D67870"/>
    <w:rsid w:val="00D67980"/>
    <w:rsid w:val="00D70AEE"/>
    <w:rsid w:val="00D71140"/>
    <w:rsid w:val="00D71260"/>
    <w:rsid w:val="00D7145B"/>
    <w:rsid w:val="00D7158B"/>
    <w:rsid w:val="00D71868"/>
    <w:rsid w:val="00D71967"/>
    <w:rsid w:val="00D71A8B"/>
    <w:rsid w:val="00D71D1D"/>
    <w:rsid w:val="00D721CB"/>
    <w:rsid w:val="00D724BF"/>
    <w:rsid w:val="00D7283D"/>
    <w:rsid w:val="00D72E4D"/>
    <w:rsid w:val="00D73A30"/>
    <w:rsid w:val="00D73DA2"/>
    <w:rsid w:val="00D74586"/>
    <w:rsid w:val="00D746E1"/>
    <w:rsid w:val="00D7497D"/>
    <w:rsid w:val="00D754B6"/>
    <w:rsid w:val="00D75CF2"/>
    <w:rsid w:val="00D75E04"/>
    <w:rsid w:val="00D75F9E"/>
    <w:rsid w:val="00D7603B"/>
    <w:rsid w:val="00D76558"/>
    <w:rsid w:val="00D76658"/>
    <w:rsid w:val="00D766B4"/>
    <w:rsid w:val="00D76855"/>
    <w:rsid w:val="00D77040"/>
    <w:rsid w:val="00D77743"/>
    <w:rsid w:val="00D77B79"/>
    <w:rsid w:val="00D77E77"/>
    <w:rsid w:val="00D800D6"/>
    <w:rsid w:val="00D808A5"/>
    <w:rsid w:val="00D808B5"/>
    <w:rsid w:val="00D808C1"/>
    <w:rsid w:val="00D80A08"/>
    <w:rsid w:val="00D80E4A"/>
    <w:rsid w:val="00D81162"/>
    <w:rsid w:val="00D811CA"/>
    <w:rsid w:val="00D813A6"/>
    <w:rsid w:val="00D8160C"/>
    <w:rsid w:val="00D81AF1"/>
    <w:rsid w:val="00D81C95"/>
    <w:rsid w:val="00D8249C"/>
    <w:rsid w:val="00D824BC"/>
    <w:rsid w:val="00D8278D"/>
    <w:rsid w:val="00D829F9"/>
    <w:rsid w:val="00D831FF"/>
    <w:rsid w:val="00D832AF"/>
    <w:rsid w:val="00D8341E"/>
    <w:rsid w:val="00D835DF"/>
    <w:rsid w:val="00D83CC9"/>
    <w:rsid w:val="00D83E59"/>
    <w:rsid w:val="00D8464E"/>
    <w:rsid w:val="00D848A1"/>
    <w:rsid w:val="00D85122"/>
    <w:rsid w:val="00D85589"/>
    <w:rsid w:val="00D8562D"/>
    <w:rsid w:val="00D85811"/>
    <w:rsid w:val="00D858B8"/>
    <w:rsid w:val="00D85C3D"/>
    <w:rsid w:val="00D86BA3"/>
    <w:rsid w:val="00D87010"/>
    <w:rsid w:val="00D872DE"/>
    <w:rsid w:val="00D874A7"/>
    <w:rsid w:val="00D87569"/>
    <w:rsid w:val="00D8771C"/>
    <w:rsid w:val="00D87971"/>
    <w:rsid w:val="00D87F74"/>
    <w:rsid w:val="00D90014"/>
    <w:rsid w:val="00D9039E"/>
    <w:rsid w:val="00D90639"/>
    <w:rsid w:val="00D90929"/>
    <w:rsid w:val="00D90CDA"/>
    <w:rsid w:val="00D92016"/>
    <w:rsid w:val="00D92018"/>
    <w:rsid w:val="00D920C1"/>
    <w:rsid w:val="00D9228B"/>
    <w:rsid w:val="00D92292"/>
    <w:rsid w:val="00D92513"/>
    <w:rsid w:val="00D92A11"/>
    <w:rsid w:val="00D92A25"/>
    <w:rsid w:val="00D92DA3"/>
    <w:rsid w:val="00D931A2"/>
    <w:rsid w:val="00D932FA"/>
    <w:rsid w:val="00D93305"/>
    <w:rsid w:val="00D9344A"/>
    <w:rsid w:val="00D939F1"/>
    <w:rsid w:val="00D93C1B"/>
    <w:rsid w:val="00D93FDB"/>
    <w:rsid w:val="00D94BDE"/>
    <w:rsid w:val="00D94E25"/>
    <w:rsid w:val="00D951A4"/>
    <w:rsid w:val="00D95355"/>
    <w:rsid w:val="00D9576D"/>
    <w:rsid w:val="00D957D8"/>
    <w:rsid w:val="00D95C97"/>
    <w:rsid w:val="00D96330"/>
    <w:rsid w:val="00D96C46"/>
    <w:rsid w:val="00D973E2"/>
    <w:rsid w:val="00D974D6"/>
    <w:rsid w:val="00D97756"/>
    <w:rsid w:val="00D97CEA"/>
    <w:rsid w:val="00DA003F"/>
    <w:rsid w:val="00DA005E"/>
    <w:rsid w:val="00DA00A1"/>
    <w:rsid w:val="00DA0595"/>
    <w:rsid w:val="00DA0A23"/>
    <w:rsid w:val="00DA0ACE"/>
    <w:rsid w:val="00DA0E93"/>
    <w:rsid w:val="00DA0EA8"/>
    <w:rsid w:val="00DA16F8"/>
    <w:rsid w:val="00DA1EB2"/>
    <w:rsid w:val="00DA2021"/>
    <w:rsid w:val="00DA2070"/>
    <w:rsid w:val="00DA2275"/>
    <w:rsid w:val="00DA2813"/>
    <w:rsid w:val="00DA2A0B"/>
    <w:rsid w:val="00DA2C84"/>
    <w:rsid w:val="00DA31CD"/>
    <w:rsid w:val="00DA3326"/>
    <w:rsid w:val="00DA3434"/>
    <w:rsid w:val="00DA3576"/>
    <w:rsid w:val="00DA401C"/>
    <w:rsid w:val="00DA418D"/>
    <w:rsid w:val="00DA5598"/>
    <w:rsid w:val="00DA5625"/>
    <w:rsid w:val="00DA596B"/>
    <w:rsid w:val="00DA5F60"/>
    <w:rsid w:val="00DA69F0"/>
    <w:rsid w:val="00DA6A74"/>
    <w:rsid w:val="00DA6DD0"/>
    <w:rsid w:val="00DA6F72"/>
    <w:rsid w:val="00DA7011"/>
    <w:rsid w:val="00DA7278"/>
    <w:rsid w:val="00DA7F7D"/>
    <w:rsid w:val="00DB0207"/>
    <w:rsid w:val="00DB04DB"/>
    <w:rsid w:val="00DB0DC8"/>
    <w:rsid w:val="00DB0E8F"/>
    <w:rsid w:val="00DB0FC5"/>
    <w:rsid w:val="00DB113D"/>
    <w:rsid w:val="00DB1A86"/>
    <w:rsid w:val="00DB1D7B"/>
    <w:rsid w:val="00DB1E4C"/>
    <w:rsid w:val="00DB1EE7"/>
    <w:rsid w:val="00DB1F03"/>
    <w:rsid w:val="00DB25E3"/>
    <w:rsid w:val="00DB28A9"/>
    <w:rsid w:val="00DB2FBD"/>
    <w:rsid w:val="00DB37D5"/>
    <w:rsid w:val="00DB3C2B"/>
    <w:rsid w:val="00DB3E19"/>
    <w:rsid w:val="00DB3E9E"/>
    <w:rsid w:val="00DB3EA7"/>
    <w:rsid w:val="00DB3EC1"/>
    <w:rsid w:val="00DB3F9C"/>
    <w:rsid w:val="00DB4007"/>
    <w:rsid w:val="00DB4302"/>
    <w:rsid w:val="00DB4612"/>
    <w:rsid w:val="00DB4731"/>
    <w:rsid w:val="00DB4FDE"/>
    <w:rsid w:val="00DB5531"/>
    <w:rsid w:val="00DB5909"/>
    <w:rsid w:val="00DB5A94"/>
    <w:rsid w:val="00DB5CFB"/>
    <w:rsid w:val="00DB5ED4"/>
    <w:rsid w:val="00DB60D7"/>
    <w:rsid w:val="00DB624F"/>
    <w:rsid w:val="00DB6256"/>
    <w:rsid w:val="00DB6414"/>
    <w:rsid w:val="00DB68AD"/>
    <w:rsid w:val="00DB70DC"/>
    <w:rsid w:val="00DB7102"/>
    <w:rsid w:val="00DB7C72"/>
    <w:rsid w:val="00DB7DE4"/>
    <w:rsid w:val="00DB7ED3"/>
    <w:rsid w:val="00DC0689"/>
    <w:rsid w:val="00DC0CCE"/>
    <w:rsid w:val="00DC295E"/>
    <w:rsid w:val="00DC2F10"/>
    <w:rsid w:val="00DC2F15"/>
    <w:rsid w:val="00DC355B"/>
    <w:rsid w:val="00DC37FD"/>
    <w:rsid w:val="00DC3CB7"/>
    <w:rsid w:val="00DC3D10"/>
    <w:rsid w:val="00DC4050"/>
    <w:rsid w:val="00DC41AE"/>
    <w:rsid w:val="00DC42E3"/>
    <w:rsid w:val="00DC4339"/>
    <w:rsid w:val="00DC449E"/>
    <w:rsid w:val="00DC4530"/>
    <w:rsid w:val="00DC45B8"/>
    <w:rsid w:val="00DC4814"/>
    <w:rsid w:val="00DC4891"/>
    <w:rsid w:val="00DC4E10"/>
    <w:rsid w:val="00DC597C"/>
    <w:rsid w:val="00DC5C00"/>
    <w:rsid w:val="00DC61F8"/>
    <w:rsid w:val="00DC6334"/>
    <w:rsid w:val="00DC66D0"/>
    <w:rsid w:val="00DC6AA3"/>
    <w:rsid w:val="00DC6C58"/>
    <w:rsid w:val="00DC6CF0"/>
    <w:rsid w:val="00DC7381"/>
    <w:rsid w:val="00DC7B09"/>
    <w:rsid w:val="00DC7E4D"/>
    <w:rsid w:val="00DD0142"/>
    <w:rsid w:val="00DD07A9"/>
    <w:rsid w:val="00DD0A58"/>
    <w:rsid w:val="00DD0DC0"/>
    <w:rsid w:val="00DD14C5"/>
    <w:rsid w:val="00DD1AF2"/>
    <w:rsid w:val="00DD252D"/>
    <w:rsid w:val="00DD2DCB"/>
    <w:rsid w:val="00DD39C0"/>
    <w:rsid w:val="00DD467F"/>
    <w:rsid w:val="00DD496B"/>
    <w:rsid w:val="00DD4FDF"/>
    <w:rsid w:val="00DD5042"/>
    <w:rsid w:val="00DD512B"/>
    <w:rsid w:val="00DD52CC"/>
    <w:rsid w:val="00DD53C0"/>
    <w:rsid w:val="00DD5526"/>
    <w:rsid w:val="00DD5C3E"/>
    <w:rsid w:val="00DD600A"/>
    <w:rsid w:val="00DD60BB"/>
    <w:rsid w:val="00DD7291"/>
    <w:rsid w:val="00DD7CE2"/>
    <w:rsid w:val="00DD7E03"/>
    <w:rsid w:val="00DE11AC"/>
    <w:rsid w:val="00DE177E"/>
    <w:rsid w:val="00DE1D1E"/>
    <w:rsid w:val="00DE1DBF"/>
    <w:rsid w:val="00DE21B0"/>
    <w:rsid w:val="00DE2A10"/>
    <w:rsid w:val="00DE2CCD"/>
    <w:rsid w:val="00DE3B6B"/>
    <w:rsid w:val="00DE3BAE"/>
    <w:rsid w:val="00DE3E85"/>
    <w:rsid w:val="00DE3F95"/>
    <w:rsid w:val="00DE409D"/>
    <w:rsid w:val="00DE43FF"/>
    <w:rsid w:val="00DE54FA"/>
    <w:rsid w:val="00DE5530"/>
    <w:rsid w:val="00DE5755"/>
    <w:rsid w:val="00DE5CD3"/>
    <w:rsid w:val="00DE60F7"/>
    <w:rsid w:val="00DE6199"/>
    <w:rsid w:val="00DE624F"/>
    <w:rsid w:val="00DE6321"/>
    <w:rsid w:val="00DE6873"/>
    <w:rsid w:val="00DE6987"/>
    <w:rsid w:val="00DE6A5F"/>
    <w:rsid w:val="00DE75D8"/>
    <w:rsid w:val="00DE7652"/>
    <w:rsid w:val="00DE7790"/>
    <w:rsid w:val="00DE7999"/>
    <w:rsid w:val="00DE7D89"/>
    <w:rsid w:val="00DF00DF"/>
    <w:rsid w:val="00DF02C4"/>
    <w:rsid w:val="00DF1380"/>
    <w:rsid w:val="00DF14D7"/>
    <w:rsid w:val="00DF1630"/>
    <w:rsid w:val="00DF16C9"/>
    <w:rsid w:val="00DF213C"/>
    <w:rsid w:val="00DF25F8"/>
    <w:rsid w:val="00DF2F7D"/>
    <w:rsid w:val="00DF4C39"/>
    <w:rsid w:val="00DF550F"/>
    <w:rsid w:val="00DF562C"/>
    <w:rsid w:val="00DF5D55"/>
    <w:rsid w:val="00DF6053"/>
    <w:rsid w:val="00DF630D"/>
    <w:rsid w:val="00DF6361"/>
    <w:rsid w:val="00DF68A0"/>
    <w:rsid w:val="00DF7104"/>
    <w:rsid w:val="00DF7166"/>
    <w:rsid w:val="00DF746E"/>
    <w:rsid w:val="00DF77D8"/>
    <w:rsid w:val="00DF799B"/>
    <w:rsid w:val="00DF7AA4"/>
    <w:rsid w:val="00DF7CA1"/>
    <w:rsid w:val="00E00D12"/>
    <w:rsid w:val="00E00F55"/>
    <w:rsid w:val="00E01005"/>
    <w:rsid w:val="00E014B2"/>
    <w:rsid w:val="00E01A37"/>
    <w:rsid w:val="00E022DF"/>
    <w:rsid w:val="00E02E0B"/>
    <w:rsid w:val="00E03023"/>
    <w:rsid w:val="00E035D1"/>
    <w:rsid w:val="00E0471B"/>
    <w:rsid w:val="00E04B9A"/>
    <w:rsid w:val="00E05B45"/>
    <w:rsid w:val="00E05C88"/>
    <w:rsid w:val="00E05CB1"/>
    <w:rsid w:val="00E061BF"/>
    <w:rsid w:val="00E06701"/>
    <w:rsid w:val="00E06930"/>
    <w:rsid w:val="00E07A68"/>
    <w:rsid w:val="00E07EE3"/>
    <w:rsid w:val="00E1003B"/>
    <w:rsid w:val="00E104BB"/>
    <w:rsid w:val="00E104CD"/>
    <w:rsid w:val="00E10754"/>
    <w:rsid w:val="00E108E6"/>
    <w:rsid w:val="00E10E01"/>
    <w:rsid w:val="00E11754"/>
    <w:rsid w:val="00E118AA"/>
    <w:rsid w:val="00E118D2"/>
    <w:rsid w:val="00E11BE7"/>
    <w:rsid w:val="00E11CA6"/>
    <w:rsid w:val="00E11DC4"/>
    <w:rsid w:val="00E12C42"/>
    <w:rsid w:val="00E12C5E"/>
    <w:rsid w:val="00E13A39"/>
    <w:rsid w:val="00E13AB1"/>
    <w:rsid w:val="00E13CC9"/>
    <w:rsid w:val="00E14234"/>
    <w:rsid w:val="00E14391"/>
    <w:rsid w:val="00E14821"/>
    <w:rsid w:val="00E1487D"/>
    <w:rsid w:val="00E1488A"/>
    <w:rsid w:val="00E14F5E"/>
    <w:rsid w:val="00E1540B"/>
    <w:rsid w:val="00E15786"/>
    <w:rsid w:val="00E157B7"/>
    <w:rsid w:val="00E165C3"/>
    <w:rsid w:val="00E16691"/>
    <w:rsid w:val="00E16B6A"/>
    <w:rsid w:val="00E17167"/>
    <w:rsid w:val="00E1735A"/>
    <w:rsid w:val="00E1738C"/>
    <w:rsid w:val="00E17AA8"/>
    <w:rsid w:val="00E17D2E"/>
    <w:rsid w:val="00E17E80"/>
    <w:rsid w:val="00E17EED"/>
    <w:rsid w:val="00E203F3"/>
    <w:rsid w:val="00E2044A"/>
    <w:rsid w:val="00E20493"/>
    <w:rsid w:val="00E2050F"/>
    <w:rsid w:val="00E210AD"/>
    <w:rsid w:val="00E2136E"/>
    <w:rsid w:val="00E21E91"/>
    <w:rsid w:val="00E21EF3"/>
    <w:rsid w:val="00E223A0"/>
    <w:rsid w:val="00E227DB"/>
    <w:rsid w:val="00E229D0"/>
    <w:rsid w:val="00E22BEB"/>
    <w:rsid w:val="00E22C80"/>
    <w:rsid w:val="00E22E8C"/>
    <w:rsid w:val="00E22FB5"/>
    <w:rsid w:val="00E23991"/>
    <w:rsid w:val="00E239B0"/>
    <w:rsid w:val="00E23A1E"/>
    <w:rsid w:val="00E23E37"/>
    <w:rsid w:val="00E24185"/>
    <w:rsid w:val="00E24683"/>
    <w:rsid w:val="00E247C2"/>
    <w:rsid w:val="00E24992"/>
    <w:rsid w:val="00E249B7"/>
    <w:rsid w:val="00E24E56"/>
    <w:rsid w:val="00E25310"/>
    <w:rsid w:val="00E25924"/>
    <w:rsid w:val="00E25A36"/>
    <w:rsid w:val="00E25BEA"/>
    <w:rsid w:val="00E25E93"/>
    <w:rsid w:val="00E26118"/>
    <w:rsid w:val="00E26918"/>
    <w:rsid w:val="00E26E6D"/>
    <w:rsid w:val="00E2717D"/>
    <w:rsid w:val="00E2733A"/>
    <w:rsid w:val="00E275AD"/>
    <w:rsid w:val="00E27867"/>
    <w:rsid w:val="00E30046"/>
    <w:rsid w:val="00E3046F"/>
    <w:rsid w:val="00E304FB"/>
    <w:rsid w:val="00E30A3B"/>
    <w:rsid w:val="00E30CDB"/>
    <w:rsid w:val="00E311F5"/>
    <w:rsid w:val="00E31483"/>
    <w:rsid w:val="00E31637"/>
    <w:rsid w:val="00E31C2B"/>
    <w:rsid w:val="00E31F54"/>
    <w:rsid w:val="00E31FDA"/>
    <w:rsid w:val="00E32C7C"/>
    <w:rsid w:val="00E32EE7"/>
    <w:rsid w:val="00E33543"/>
    <w:rsid w:val="00E3398E"/>
    <w:rsid w:val="00E33D82"/>
    <w:rsid w:val="00E33DC6"/>
    <w:rsid w:val="00E33FB0"/>
    <w:rsid w:val="00E34512"/>
    <w:rsid w:val="00E34740"/>
    <w:rsid w:val="00E34978"/>
    <w:rsid w:val="00E34E18"/>
    <w:rsid w:val="00E351F0"/>
    <w:rsid w:val="00E3548B"/>
    <w:rsid w:val="00E3549D"/>
    <w:rsid w:val="00E358BC"/>
    <w:rsid w:val="00E35AD4"/>
    <w:rsid w:val="00E35D4F"/>
    <w:rsid w:val="00E360F1"/>
    <w:rsid w:val="00E36A82"/>
    <w:rsid w:val="00E37544"/>
    <w:rsid w:val="00E37C7F"/>
    <w:rsid w:val="00E37CCD"/>
    <w:rsid w:val="00E37CD7"/>
    <w:rsid w:val="00E40050"/>
    <w:rsid w:val="00E402EC"/>
    <w:rsid w:val="00E40343"/>
    <w:rsid w:val="00E40901"/>
    <w:rsid w:val="00E409B3"/>
    <w:rsid w:val="00E40C9E"/>
    <w:rsid w:val="00E4136E"/>
    <w:rsid w:val="00E41877"/>
    <w:rsid w:val="00E41A39"/>
    <w:rsid w:val="00E41D84"/>
    <w:rsid w:val="00E427F4"/>
    <w:rsid w:val="00E42817"/>
    <w:rsid w:val="00E42855"/>
    <w:rsid w:val="00E42AFD"/>
    <w:rsid w:val="00E43207"/>
    <w:rsid w:val="00E43238"/>
    <w:rsid w:val="00E43363"/>
    <w:rsid w:val="00E4350E"/>
    <w:rsid w:val="00E43625"/>
    <w:rsid w:val="00E43EA7"/>
    <w:rsid w:val="00E446CC"/>
    <w:rsid w:val="00E449D8"/>
    <w:rsid w:val="00E45923"/>
    <w:rsid w:val="00E45BC5"/>
    <w:rsid w:val="00E45EF3"/>
    <w:rsid w:val="00E45FBF"/>
    <w:rsid w:val="00E460E5"/>
    <w:rsid w:val="00E461B5"/>
    <w:rsid w:val="00E46542"/>
    <w:rsid w:val="00E46E2E"/>
    <w:rsid w:val="00E46F90"/>
    <w:rsid w:val="00E472FF"/>
    <w:rsid w:val="00E47DAA"/>
    <w:rsid w:val="00E501FB"/>
    <w:rsid w:val="00E506A9"/>
    <w:rsid w:val="00E50881"/>
    <w:rsid w:val="00E5111A"/>
    <w:rsid w:val="00E5187B"/>
    <w:rsid w:val="00E5267D"/>
    <w:rsid w:val="00E52733"/>
    <w:rsid w:val="00E527F2"/>
    <w:rsid w:val="00E52C25"/>
    <w:rsid w:val="00E52F79"/>
    <w:rsid w:val="00E53096"/>
    <w:rsid w:val="00E53139"/>
    <w:rsid w:val="00E5363B"/>
    <w:rsid w:val="00E5377B"/>
    <w:rsid w:val="00E53C11"/>
    <w:rsid w:val="00E5533B"/>
    <w:rsid w:val="00E55434"/>
    <w:rsid w:val="00E565D8"/>
    <w:rsid w:val="00E5689D"/>
    <w:rsid w:val="00E56A39"/>
    <w:rsid w:val="00E56C7C"/>
    <w:rsid w:val="00E56CE6"/>
    <w:rsid w:val="00E572B9"/>
    <w:rsid w:val="00E5741C"/>
    <w:rsid w:val="00E57525"/>
    <w:rsid w:val="00E57A0E"/>
    <w:rsid w:val="00E604AB"/>
    <w:rsid w:val="00E60ACA"/>
    <w:rsid w:val="00E60F5A"/>
    <w:rsid w:val="00E6140B"/>
    <w:rsid w:val="00E61437"/>
    <w:rsid w:val="00E6152B"/>
    <w:rsid w:val="00E61B5A"/>
    <w:rsid w:val="00E61ECC"/>
    <w:rsid w:val="00E62821"/>
    <w:rsid w:val="00E62DFC"/>
    <w:rsid w:val="00E632B2"/>
    <w:rsid w:val="00E646E8"/>
    <w:rsid w:val="00E64B55"/>
    <w:rsid w:val="00E6524E"/>
    <w:rsid w:val="00E654B2"/>
    <w:rsid w:val="00E65F1A"/>
    <w:rsid w:val="00E665CC"/>
    <w:rsid w:val="00E669B3"/>
    <w:rsid w:val="00E66EC7"/>
    <w:rsid w:val="00E67387"/>
    <w:rsid w:val="00E6798C"/>
    <w:rsid w:val="00E67C16"/>
    <w:rsid w:val="00E67F17"/>
    <w:rsid w:val="00E70144"/>
    <w:rsid w:val="00E7079B"/>
    <w:rsid w:val="00E708E4"/>
    <w:rsid w:val="00E71396"/>
    <w:rsid w:val="00E71B9E"/>
    <w:rsid w:val="00E726BF"/>
    <w:rsid w:val="00E72AAA"/>
    <w:rsid w:val="00E72B45"/>
    <w:rsid w:val="00E72EAE"/>
    <w:rsid w:val="00E73849"/>
    <w:rsid w:val="00E73CD7"/>
    <w:rsid w:val="00E73F55"/>
    <w:rsid w:val="00E740E9"/>
    <w:rsid w:val="00E743B4"/>
    <w:rsid w:val="00E743D5"/>
    <w:rsid w:val="00E744DC"/>
    <w:rsid w:val="00E74673"/>
    <w:rsid w:val="00E74909"/>
    <w:rsid w:val="00E752B9"/>
    <w:rsid w:val="00E75363"/>
    <w:rsid w:val="00E758C4"/>
    <w:rsid w:val="00E75A4D"/>
    <w:rsid w:val="00E75C98"/>
    <w:rsid w:val="00E76132"/>
    <w:rsid w:val="00E761B9"/>
    <w:rsid w:val="00E761D8"/>
    <w:rsid w:val="00E76657"/>
    <w:rsid w:val="00E76C8A"/>
    <w:rsid w:val="00E76FB6"/>
    <w:rsid w:val="00E76FFA"/>
    <w:rsid w:val="00E77828"/>
    <w:rsid w:val="00E80488"/>
    <w:rsid w:val="00E8128E"/>
    <w:rsid w:val="00E817CC"/>
    <w:rsid w:val="00E81E14"/>
    <w:rsid w:val="00E82030"/>
    <w:rsid w:val="00E8269E"/>
    <w:rsid w:val="00E827A7"/>
    <w:rsid w:val="00E82859"/>
    <w:rsid w:val="00E8361F"/>
    <w:rsid w:val="00E84290"/>
    <w:rsid w:val="00E84743"/>
    <w:rsid w:val="00E852F4"/>
    <w:rsid w:val="00E855F0"/>
    <w:rsid w:val="00E85752"/>
    <w:rsid w:val="00E868A7"/>
    <w:rsid w:val="00E870FF"/>
    <w:rsid w:val="00E8717E"/>
    <w:rsid w:val="00E8726D"/>
    <w:rsid w:val="00E874F0"/>
    <w:rsid w:val="00E875E7"/>
    <w:rsid w:val="00E87879"/>
    <w:rsid w:val="00E87DC7"/>
    <w:rsid w:val="00E906DA"/>
    <w:rsid w:val="00E91533"/>
    <w:rsid w:val="00E91DC9"/>
    <w:rsid w:val="00E91DF8"/>
    <w:rsid w:val="00E92835"/>
    <w:rsid w:val="00E92AB8"/>
    <w:rsid w:val="00E92C4F"/>
    <w:rsid w:val="00E93F99"/>
    <w:rsid w:val="00E949BE"/>
    <w:rsid w:val="00E9562B"/>
    <w:rsid w:val="00E95708"/>
    <w:rsid w:val="00E95AD7"/>
    <w:rsid w:val="00E95FF6"/>
    <w:rsid w:val="00E96035"/>
    <w:rsid w:val="00E96114"/>
    <w:rsid w:val="00E961CC"/>
    <w:rsid w:val="00E963DD"/>
    <w:rsid w:val="00E965A3"/>
    <w:rsid w:val="00E96625"/>
    <w:rsid w:val="00E967DD"/>
    <w:rsid w:val="00E974AF"/>
    <w:rsid w:val="00E978FE"/>
    <w:rsid w:val="00E97A4B"/>
    <w:rsid w:val="00E97FFA"/>
    <w:rsid w:val="00EA01F3"/>
    <w:rsid w:val="00EA0636"/>
    <w:rsid w:val="00EA0968"/>
    <w:rsid w:val="00EA0B20"/>
    <w:rsid w:val="00EA0C5E"/>
    <w:rsid w:val="00EA0D5B"/>
    <w:rsid w:val="00EA1001"/>
    <w:rsid w:val="00EA106E"/>
    <w:rsid w:val="00EA120C"/>
    <w:rsid w:val="00EA1865"/>
    <w:rsid w:val="00EA1916"/>
    <w:rsid w:val="00EA19E5"/>
    <w:rsid w:val="00EA1E83"/>
    <w:rsid w:val="00EA2166"/>
    <w:rsid w:val="00EA21C7"/>
    <w:rsid w:val="00EA2442"/>
    <w:rsid w:val="00EA2474"/>
    <w:rsid w:val="00EA2DBB"/>
    <w:rsid w:val="00EA39A7"/>
    <w:rsid w:val="00EA3BDB"/>
    <w:rsid w:val="00EA3C67"/>
    <w:rsid w:val="00EA3D09"/>
    <w:rsid w:val="00EA46D7"/>
    <w:rsid w:val="00EA4A7F"/>
    <w:rsid w:val="00EA6B6B"/>
    <w:rsid w:val="00EA6E60"/>
    <w:rsid w:val="00EA738F"/>
    <w:rsid w:val="00EA7B50"/>
    <w:rsid w:val="00EB0350"/>
    <w:rsid w:val="00EB0818"/>
    <w:rsid w:val="00EB0AEB"/>
    <w:rsid w:val="00EB10DE"/>
    <w:rsid w:val="00EB18F9"/>
    <w:rsid w:val="00EB1BE2"/>
    <w:rsid w:val="00EB1D37"/>
    <w:rsid w:val="00EB2937"/>
    <w:rsid w:val="00EB2AEC"/>
    <w:rsid w:val="00EB2CB5"/>
    <w:rsid w:val="00EB345F"/>
    <w:rsid w:val="00EB3EF3"/>
    <w:rsid w:val="00EB4ABD"/>
    <w:rsid w:val="00EB4B13"/>
    <w:rsid w:val="00EB5416"/>
    <w:rsid w:val="00EB54E2"/>
    <w:rsid w:val="00EB5608"/>
    <w:rsid w:val="00EB6A3F"/>
    <w:rsid w:val="00EB6F74"/>
    <w:rsid w:val="00EB7B6D"/>
    <w:rsid w:val="00EB7F2D"/>
    <w:rsid w:val="00EC06AF"/>
    <w:rsid w:val="00EC0AC8"/>
    <w:rsid w:val="00EC1050"/>
    <w:rsid w:val="00EC11EE"/>
    <w:rsid w:val="00EC12D0"/>
    <w:rsid w:val="00EC1467"/>
    <w:rsid w:val="00EC1539"/>
    <w:rsid w:val="00EC17EE"/>
    <w:rsid w:val="00EC1923"/>
    <w:rsid w:val="00EC19D8"/>
    <w:rsid w:val="00EC2113"/>
    <w:rsid w:val="00EC3530"/>
    <w:rsid w:val="00EC35F8"/>
    <w:rsid w:val="00EC4489"/>
    <w:rsid w:val="00EC46C2"/>
    <w:rsid w:val="00EC46DD"/>
    <w:rsid w:val="00EC46EC"/>
    <w:rsid w:val="00EC4C84"/>
    <w:rsid w:val="00EC510D"/>
    <w:rsid w:val="00EC533D"/>
    <w:rsid w:val="00EC5681"/>
    <w:rsid w:val="00EC58E0"/>
    <w:rsid w:val="00EC5AB1"/>
    <w:rsid w:val="00EC5ABC"/>
    <w:rsid w:val="00EC622A"/>
    <w:rsid w:val="00EC6242"/>
    <w:rsid w:val="00EC67F9"/>
    <w:rsid w:val="00EC6964"/>
    <w:rsid w:val="00EC73B5"/>
    <w:rsid w:val="00EC75F8"/>
    <w:rsid w:val="00EC7FD6"/>
    <w:rsid w:val="00ED029F"/>
    <w:rsid w:val="00ED10F1"/>
    <w:rsid w:val="00ED1637"/>
    <w:rsid w:val="00ED1870"/>
    <w:rsid w:val="00ED1889"/>
    <w:rsid w:val="00ED1BBC"/>
    <w:rsid w:val="00ED1F50"/>
    <w:rsid w:val="00ED2B95"/>
    <w:rsid w:val="00ED3099"/>
    <w:rsid w:val="00ED3215"/>
    <w:rsid w:val="00ED3219"/>
    <w:rsid w:val="00ED3AFB"/>
    <w:rsid w:val="00ED3CA0"/>
    <w:rsid w:val="00ED3D93"/>
    <w:rsid w:val="00ED41E2"/>
    <w:rsid w:val="00ED4A60"/>
    <w:rsid w:val="00ED4D9A"/>
    <w:rsid w:val="00ED4FCC"/>
    <w:rsid w:val="00ED5A1F"/>
    <w:rsid w:val="00ED5E3A"/>
    <w:rsid w:val="00ED5E84"/>
    <w:rsid w:val="00ED5FA2"/>
    <w:rsid w:val="00ED6454"/>
    <w:rsid w:val="00ED669F"/>
    <w:rsid w:val="00ED6BB4"/>
    <w:rsid w:val="00ED6CB3"/>
    <w:rsid w:val="00ED6CF1"/>
    <w:rsid w:val="00ED6F0E"/>
    <w:rsid w:val="00ED7238"/>
    <w:rsid w:val="00ED72B3"/>
    <w:rsid w:val="00ED7D8E"/>
    <w:rsid w:val="00ED7E49"/>
    <w:rsid w:val="00EE08F1"/>
    <w:rsid w:val="00EE0AE1"/>
    <w:rsid w:val="00EE0D0F"/>
    <w:rsid w:val="00EE0F59"/>
    <w:rsid w:val="00EE10D0"/>
    <w:rsid w:val="00EE1B11"/>
    <w:rsid w:val="00EE1DDA"/>
    <w:rsid w:val="00EE1E39"/>
    <w:rsid w:val="00EE2244"/>
    <w:rsid w:val="00EE227C"/>
    <w:rsid w:val="00EE2678"/>
    <w:rsid w:val="00EE2C7C"/>
    <w:rsid w:val="00EE2EBD"/>
    <w:rsid w:val="00EE3AAF"/>
    <w:rsid w:val="00EE3B44"/>
    <w:rsid w:val="00EE3B51"/>
    <w:rsid w:val="00EE3BA0"/>
    <w:rsid w:val="00EE4495"/>
    <w:rsid w:val="00EE4956"/>
    <w:rsid w:val="00EE5100"/>
    <w:rsid w:val="00EE521D"/>
    <w:rsid w:val="00EE5433"/>
    <w:rsid w:val="00EE57BB"/>
    <w:rsid w:val="00EE58B4"/>
    <w:rsid w:val="00EE5BA9"/>
    <w:rsid w:val="00EE5DA0"/>
    <w:rsid w:val="00EE61D4"/>
    <w:rsid w:val="00EE6B21"/>
    <w:rsid w:val="00EE722E"/>
    <w:rsid w:val="00EE723C"/>
    <w:rsid w:val="00EE73A6"/>
    <w:rsid w:val="00EE7951"/>
    <w:rsid w:val="00EE7A98"/>
    <w:rsid w:val="00EE7F5F"/>
    <w:rsid w:val="00EF06F6"/>
    <w:rsid w:val="00EF0D78"/>
    <w:rsid w:val="00EF1496"/>
    <w:rsid w:val="00EF192F"/>
    <w:rsid w:val="00EF1B4D"/>
    <w:rsid w:val="00EF1B7D"/>
    <w:rsid w:val="00EF1C6F"/>
    <w:rsid w:val="00EF1EBD"/>
    <w:rsid w:val="00EF23DA"/>
    <w:rsid w:val="00EF270E"/>
    <w:rsid w:val="00EF2E24"/>
    <w:rsid w:val="00EF2FFC"/>
    <w:rsid w:val="00EF3194"/>
    <w:rsid w:val="00EF3BE8"/>
    <w:rsid w:val="00EF3D7E"/>
    <w:rsid w:val="00EF3E9C"/>
    <w:rsid w:val="00EF40C0"/>
    <w:rsid w:val="00EF45F9"/>
    <w:rsid w:val="00EF56EB"/>
    <w:rsid w:val="00EF59CC"/>
    <w:rsid w:val="00EF66A9"/>
    <w:rsid w:val="00EF6736"/>
    <w:rsid w:val="00EF6873"/>
    <w:rsid w:val="00EF6B51"/>
    <w:rsid w:val="00EF7079"/>
    <w:rsid w:val="00EF7521"/>
    <w:rsid w:val="00EF7BD4"/>
    <w:rsid w:val="00F0097E"/>
    <w:rsid w:val="00F013F1"/>
    <w:rsid w:val="00F01649"/>
    <w:rsid w:val="00F01A7F"/>
    <w:rsid w:val="00F01D19"/>
    <w:rsid w:val="00F02355"/>
    <w:rsid w:val="00F02368"/>
    <w:rsid w:val="00F0236E"/>
    <w:rsid w:val="00F02602"/>
    <w:rsid w:val="00F02B9E"/>
    <w:rsid w:val="00F03335"/>
    <w:rsid w:val="00F04066"/>
    <w:rsid w:val="00F04369"/>
    <w:rsid w:val="00F04881"/>
    <w:rsid w:val="00F05667"/>
    <w:rsid w:val="00F058D5"/>
    <w:rsid w:val="00F05DD5"/>
    <w:rsid w:val="00F05F36"/>
    <w:rsid w:val="00F060DB"/>
    <w:rsid w:val="00F061D7"/>
    <w:rsid w:val="00F06572"/>
    <w:rsid w:val="00F06656"/>
    <w:rsid w:val="00F06819"/>
    <w:rsid w:val="00F068C4"/>
    <w:rsid w:val="00F07283"/>
    <w:rsid w:val="00F076E9"/>
    <w:rsid w:val="00F07800"/>
    <w:rsid w:val="00F07952"/>
    <w:rsid w:val="00F07A4B"/>
    <w:rsid w:val="00F07C97"/>
    <w:rsid w:val="00F1023C"/>
    <w:rsid w:val="00F10415"/>
    <w:rsid w:val="00F104B2"/>
    <w:rsid w:val="00F1050D"/>
    <w:rsid w:val="00F114A0"/>
    <w:rsid w:val="00F11632"/>
    <w:rsid w:val="00F11EEB"/>
    <w:rsid w:val="00F12010"/>
    <w:rsid w:val="00F12C9D"/>
    <w:rsid w:val="00F13299"/>
    <w:rsid w:val="00F143D6"/>
    <w:rsid w:val="00F14403"/>
    <w:rsid w:val="00F14C7B"/>
    <w:rsid w:val="00F15AFD"/>
    <w:rsid w:val="00F15D2E"/>
    <w:rsid w:val="00F16446"/>
    <w:rsid w:val="00F16580"/>
    <w:rsid w:val="00F16EA3"/>
    <w:rsid w:val="00F205BC"/>
    <w:rsid w:val="00F207E9"/>
    <w:rsid w:val="00F20921"/>
    <w:rsid w:val="00F20C2A"/>
    <w:rsid w:val="00F20CAA"/>
    <w:rsid w:val="00F20EBB"/>
    <w:rsid w:val="00F20F4B"/>
    <w:rsid w:val="00F21164"/>
    <w:rsid w:val="00F215BB"/>
    <w:rsid w:val="00F21A4C"/>
    <w:rsid w:val="00F21AE5"/>
    <w:rsid w:val="00F2250B"/>
    <w:rsid w:val="00F2259A"/>
    <w:rsid w:val="00F22838"/>
    <w:rsid w:val="00F22882"/>
    <w:rsid w:val="00F22D21"/>
    <w:rsid w:val="00F22E89"/>
    <w:rsid w:val="00F23915"/>
    <w:rsid w:val="00F23DD6"/>
    <w:rsid w:val="00F24D92"/>
    <w:rsid w:val="00F2520E"/>
    <w:rsid w:val="00F254A8"/>
    <w:rsid w:val="00F25682"/>
    <w:rsid w:val="00F26877"/>
    <w:rsid w:val="00F27086"/>
    <w:rsid w:val="00F27A3F"/>
    <w:rsid w:val="00F27A61"/>
    <w:rsid w:val="00F27AEE"/>
    <w:rsid w:val="00F30394"/>
    <w:rsid w:val="00F30535"/>
    <w:rsid w:val="00F309BC"/>
    <w:rsid w:val="00F31389"/>
    <w:rsid w:val="00F31443"/>
    <w:rsid w:val="00F31814"/>
    <w:rsid w:val="00F31957"/>
    <w:rsid w:val="00F31E8E"/>
    <w:rsid w:val="00F32130"/>
    <w:rsid w:val="00F3266E"/>
    <w:rsid w:val="00F334AA"/>
    <w:rsid w:val="00F33DE8"/>
    <w:rsid w:val="00F340A2"/>
    <w:rsid w:val="00F3466A"/>
    <w:rsid w:val="00F34E5D"/>
    <w:rsid w:val="00F354F3"/>
    <w:rsid w:val="00F3566F"/>
    <w:rsid w:val="00F359B5"/>
    <w:rsid w:val="00F35CB7"/>
    <w:rsid w:val="00F35CC9"/>
    <w:rsid w:val="00F3749C"/>
    <w:rsid w:val="00F37709"/>
    <w:rsid w:val="00F407C6"/>
    <w:rsid w:val="00F409BA"/>
    <w:rsid w:val="00F4144C"/>
    <w:rsid w:val="00F41557"/>
    <w:rsid w:val="00F41C05"/>
    <w:rsid w:val="00F41F9F"/>
    <w:rsid w:val="00F42B83"/>
    <w:rsid w:val="00F42C0D"/>
    <w:rsid w:val="00F431A8"/>
    <w:rsid w:val="00F4359B"/>
    <w:rsid w:val="00F44C4F"/>
    <w:rsid w:val="00F44E6F"/>
    <w:rsid w:val="00F451BE"/>
    <w:rsid w:val="00F452DA"/>
    <w:rsid w:val="00F4581E"/>
    <w:rsid w:val="00F45896"/>
    <w:rsid w:val="00F45C70"/>
    <w:rsid w:val="00F46592"/>
    <w:rsid w:val="00F467BC"/>
    <w:rsid w:val="00F46AA5"/>
    <w:rsid w:val="00F46B52"/>
    <w:rsid w:val="00F471E3"/>
    <w:rsid w:val="00F477D5"/>
    <w:rsid w:val="00F502F5"/>
    <w:rsid w:val="00F50FA0"/>
    <w:rsid w:val="00F5142A"/>
    <w:rsid w:val="00F516A9"/>
    <w:rsid w:val="00F51F08"/>
    <w:rsid w:val="00F525C1"/>
    <w:rsid w:val="00F525E9"/>
    <w:rsid w:val="00F53B1B"/>
    <w:rsid w:val="00F53D7F"/>
    <w:rsid w:val="00F54190"/>
    <w:rsid w:val="00F546E1"/>
    <w:rsid w:val="00F54EEC"/>
    <w:rsid w:val="00F55432"/>
    <w:rsid w:val="00F5544B"/>
    <w:rsid w:val="00F55974"/>
    <w:rsid w:val="00F55B0F"/>
    <w:rsid w:val="00F55B82"/>
    <w:rsid w:val="00F55FA0"/>
    <w:rsid w:val="00F55FE6"/>
    <w:rsid w:val="00F56039"/>
    <w:rsid w:val="00F561A5"/>
    <w:rsid w:val="00F566EA"/>
    <w:rsid w:val="00F56BC1"/>
    <w:rsid w:val="00F574A2"/>
    <w:rsid w:val="00F57A5B"/>
    <w:rsid w:val="00F57A78"/>
    <w:rsid w:val="00F6028F"/>
    <w:rsid w:val="00F60D0B"/>
    <w:rsid w:val="00F6100B"/>
    <w:rsid w:val="00F625B5"/>
    <w:rsid w:val="00F62795"/>
    <w:rsid w:val="00F62A6C"/>
    <w:rsid w:val="00F62DF2"/>
    <w:rsid w:val="00F63DD9"/>
    <w:rsid w:val="00F63E1C"/>
    <w:rsid w:val="00F6474C"/>
    <w:rsid w:val="00F64985"/>
    <w:rsid w:val="00F64E8C"/>
    <w:rsid w:val="00F657CE"/>
    <w:rsid w:val="00F65B17"/>
    <w:rsid w:val="00F661B7"/>
    <w:rsid w:val="00F669AA"/>
    <w:rsid w:val="00F66AC3"/>
    <w:rsid w:val="00F67361"/>
    <w:rsid w:val="00F67857"/>
    <w:rsid w:val="00F67F24"/>
    <w:rsid w:val="00F704C6"/>
    <w:rsid w:val="00F70BD0"/>
    <w:rsid w:val="00F71190"/>
    <w:rsid w:val="00F714B6"/>
    <w:rsid w:val="00F71B86"/>
    <w:rsid w:val="00F72554"/>
    <w:rsid w:val="00F7276E"/>
    <w:rsid w:val="00F72FDF"/>
    <w:rsid w:val="00F744AF"/>
    <w:rsid w:val="00F74917"/>
    <w:rsid w:val="00F74998"/>
    <w:rsid w:val="00F74B08"/>
    <w:rsid w:val="00F74BBF"/>
    <w:rsid w:val="00F74D09"/>
    <w:rsid w:val="00F75116"/>
    <w:rsid w:val="00F75645"/>
    <w:rsid w:val="00F76071"/>
    <w:rsid w:val="00F764F6"/>
    <w:rsid w:val="00F76893"/>
    <w:rsid w:val="00F76B5F"/>
    <w:rsid w:val="00F76C96"/>
    <w:rsid w:val="00F76F76"/>
    <w:rsid w:val="00F77D50"/>
    <w:rsid w:val="00F77F64"/>
    <w:rsid w:val="00F80A83"/>
    <w:rsid w:val="00F80C82"/>
    <w:rsid w:val="00F80E8F"/>
    <w:rsid w:val="00F81004"/>
    <w:rsid w:val="00F8148E"/>
    <w:rsid w:val="00F8187B"/>
    <w:rsid w:val="00F81882"/>
    <w:rsid w:val="00F81DC8"/>
    <w:rsid w:val="00F8208E"/>
    <w:rsid w:val="00F8262F"/>
    <w:rsid w:val="00F82982"/>
    <w:rsid w:val="00F82A0C"/>
    <w:rsid w:val="00F82A19"/>
    <w:rsid w:val="00F831E5"/>
    <w:rsid w:val="00F831F5"/>
    <w:rsid w:val="00F83485"/>
    <w:rsid w:val="00F83616"/>
    <w:rsid w:val="00F83E51"/>
    <w:rsid w:val="00F8416A"/>
    <w:rsid w:val="00F84643"/>
    <w:rsid w:val="00F84928"/>
    <w:rsid w:val="00F84D10"/>
    <w:rsid w:val="00F84E61"/>
    <w:rsid w:val="00F854D1"/>
    <w:rsid w:val="00F85FF1"/>
    <w:rsid w:val="00F8618E"/>
    <w:rsid w:val="00F8669A"/>
    <w:rsid w:val="00F87116"/>
    <w:rsid w:val="00F87A99"/>
    <w:rsid w:val="00F9035C"/>
    <w:rsid w:val="00F9054A"/>
    <w:rsid w:val="00F90580"/>
    <w:rsid w:val="00F909F6"/>
    <w:rsid w:val="00F91283"/>
    <w:rsid w:val="00F91613"/>
    <w:rsid w:val="00F91AE5"/>
    <w:rsid w:val="00F91C2E"/>
    <w:rsid w:val="00F920CA"/>
    <w:rsid w:val="00F92189"/>
    <w:rsid w:val="00F925A7"/>
    <w:rsid w:val="00F92DCC"/>
    <w:rsid w:val="00F93098"/>
    <w:rsid w:val="00F930F1"/>
    <w:rsid w:val="00F9322B"/>
    <w:rsid w:val="00F933BE"/>
    <w:rsid w:val="00F934FB"/>
    <w:rsid w:val="00F93BB3"/>
    <w:rsid w:val="00F94217"/>
    <w:rsid w:val="00F945D6"/>
    <w:rsid w:val="00F94C4A"/>
    <w:rsid w:val="00F94C70"/>
    <w:rsid w:val="00F950AE"/>
    <w:rsid w:val="00F950C2"/>
    <w:rsid w:val="00F95CC0"/>
    <w:rsid w:val="00F95E8E"/>
    <w:rsid w:val="00F962E3"/>
    <w:rsid w:val="00F967DF"/>
    <w:rsid w:val="00F96A48"/>
    <w:rsid w:val="00F96C63"/>
    <w:rsid w:val="00F96CFE"/>
    <w:rsid w:val="00F97A27"/>
    <w:rsid w:val="00F97C68"/>
    <w:rsid w:val="00FA0137"/>
    <w:rsid w:val="00FA027E"/>
    <w:rsid w:val="00FA0454"/>
    <w:rsid w:val="00FA0736"/>
    <w:rsid w:val="00FA0C23"/>
    <w:rsid w:val="00FA13E5"/>
    <w:rsid w:val="00FA163B"/>
    <w:rsid w:val="00FA1654"/>
    <w:rsid w:val="00FA1C0A"/>
    <w:rsid w:val="00FA1CCD"/>
    <w:rsid w:val="00FA2787"/>
    <w:rsid w:val="00FA2932"/>
    <w:rsid w:val="00FA348E"/>
    <w:rsid w:val="00FA400E"/>
    <w:rsid w:val="00FA4691"/>
    <w:rsid w:val="00FA4804"/>
    <w:rsid w:val="00FA54EB"/>
    <w:rsid w:val="00FA54ED"/>
    <w:rsid w:val="00FA5833"/>
    <w:rsid w:val="00FA5D4B"/>
    <w:rsid w:val="00FA65C1"/>
    <w:rsid w:val="00FA6866"/>
    <w:rsid w:val="00FA692F"/>
    <w:rsid w:val="00FB00A7"/>
    <w:rsid w:val="00FB07CC"/>
    <w:rsid w:val="00FB1100"/>
    <w:rsid w:val="00FB162B"/>
    <w:rsid w:val="00FB1817"/>
    <w:rsid w:val="00FB1C2B"/>
    <w:rsid w:val="00FB2761"/>
    <w:rsid w:val="00FB2993"/>
    <w:rsid w:val="00FB32F4"/>
    <w:rsid w:val="00FB3625"/>
    <w:rsid w:val="00FB3DA5"/>
    <w:rsid w:val="00FB3DFA"/>
    <w:rsid w:val="00FB4180"/>
    <w:rsid w:val="00FB4593"/>
    <w:rsid w:val="00FB45D2"/>
    <w:rsid w:val="00FB4A28"/>
    <w:rsid w:val="00FB4CDD"/>
    <w:rsid w:val="00FB4E08"/>
    <w:rsid w:val="00FB5B4F"/>
    <w:rsid w:val="00FB5BE1"/>
    <w:rsid w:val="00FB6286"/>
    <w:rsid w:val="00FB6645"/>
    <w:rsid w:val="00FB6D19"/>
    <w:rsid w:val="00FB7034"/>
    <w:rsid w:val="00FB79E8"/>
    <w:rsid w:val="00FB7EF5"/>
    <w:rsid w:val="00FC078F"/>
    <w:rsid w:val="00FC0928"/>
    <w:rsid w:val="00FC0D9F"/>
    <w:rsid w:val="00FC11E1"/>
    <w:rsid w:val="00FC1318"/>
    <w:rsid w:val="00FC174B"/>
    <w:rsid w:val="00FC1B25"/>
    <w:rsid w:val="00FC1EFF"/>
    <w:rsid w:val="00FC238F"/>
    <w:rsid w:val="00FC3270"/>
    <w:rsid w:val="00FC338D"/>
    <w:rsid w:val="00FC35ED"/>
    <w:rsid w:val="00FC3DFF"/>
    <w:rsid w:val="00FC4042"/>
    <w:rsid w:val="00FC504B"/>
    <w:rsid w:val="00FC514A"/>
    <w:rsid w:val="00FC51D4"/>
    <w:rsid w:val="00FC6006"/>
    <w:rsid w:val="00FC6051"/>
    <w:rsid w:val="00FC6154"/>
    <w:rsid w:val="00FC6CC4"/>
    <w:rsid w:val="00FC6E2B"/>
    <w:rsid w:val="00FC7655"/>
    <w:rsid w:val="00FC796C"/>
    <w:rsid w:val="00FC7D0C"/>
    <w:rsid w:val="00FD006C"/>
    <w:rsid w:val="00FD0FBE"/>
    <w:rsid w:val="00FD1251"/>
    <w:rsid w:val="00FD1399"/>
    <w:rsid w:val="00FD1967"/>
    <w:rsid w:val="00FD1AA7"/>
    <w:rsid w:val="00FD27BB"/>
    <w:rsid w:val="00FD28A3"/>
    <w:rsid w:val="00FD28F2"/>
    <w:rsid w:val="00FD319C"/>
    <w:rsid w:val="00FD3608"/>
    <w:rsid w:val="00FD3A88"/>
    <w:rsid w:val="00FD3B9E"/>
    <w:rsid w:val="00FD3C09"/>
    <w:rsid w:val="00FD3C1C"/>
    <w:rsid w:val="00FD3E72"/>
    <w:rsid w:val="00FD3FE0"/>
    <w:rsid w:val="00FD4256"/>
    <w:rsid w:val="00FD4425"/>
    <w:rsid w:val="00FD4A90"/>
    <w:rsid w:val="00FD4D70"/>
    <w:rsid w:val="00FD537E"/>
    <w:rsid w:val="00FD56F8"/>
    <w:rsid w:val="00FD5716"/>
    <w:rsid w:val="00FD6A27"/>
    <w:rsid w:val="00FD6BD3"/>
    <w:rsid w:val="00FD6E32"/>
    <w:rsid w:val="00FD6EFA"/>
    <w:rsid w:val="00FD7EA6"/>
    <w:rsid w:val="00FD7F1E"/>
    <w:rsid w:val="00FE04B3"/>
    <w:rsid w:val="00FE0C41"/>
    <w:rsid w:val="00FE127D"/>
    <w:rsid w:val="00FE1786"/>
    <w:rsid w:val="00FE2A23"/>
    <w:rsid w:val="00FE2E3F"/>
    <w:rsid w:val="00FE336A"/>
    <w:rsid w:val="00FE341A"/>
    <w:rsid w:val="00FE3983"/>
    <w:rsid w:val="00FE3E0A"/>
    <w:rsid w:val="00FE4A2F"/>
    <w:rsid w:val="00FE4F04"/>
    <w:rsid w:val="00FE53F2"/>
    <w:rsid w:val="00FE5644"/>
    <w:rsid w:val="00FE67A9"/>
    <w:rsid w:val="00FE6BE2"/>
    <w:rsid w:val="00FE6C3D"/>
    <w:rsid w:val="00FE730A"/>
    <w:rsid w:val="00FE747A"/>
    <w:rsid w:val="00FE74D2"/>
    <w:rsid w:val="00FE78A2"/>
    <w:rsid w:val="00FE7AB9"/>
    <w:rsid w:val="00FF0BBA"/>
    <w:rsid w:val="00FF0E21"/>
    <w:rsid w:val="00FF129E"/>
    <w:rsid w:val="00FF13DA"/>
    <w:rsid w:val="00FF1657"/>
    <w:rsid w:val="00FF1FB2"/>
    <w:rsid w:val="00FF291B"/>
    <w:rsid w:val="00FF295A"/>
    <w:rsid w:val="00FF2E7C"/>
    <w:rsid w:val="00FF31E5"/>
    <w:rsid w:val="00FF323B"/>
    <w:rsid w:val="00FF3988"/>
    <w:rsid w:val="00FF3BB4"/>
    <w:rsid w:val="00FF3C21"/>
    <w:rsid w:val="00FF4050"/>
    <w:rsid w:val="00FF422A"/>
    <w:rsid w:val="00FF4478"/>
    <w:rsid w:val="00FF48F0"/>
    <w:rsid w:val="00FF4B45"/>
    <w:rsid w:val="00FF4F57"/>
    <w:rsid w:val="00FF4F63"/>
    <w:rsid w:val="00FF50E2"/>
    <w:rsid w:val="00FF5554"/>
    <w:rsid w:val="00FF55E8"/>
    <w:rsid w:val="00FF5883"/>
    <w:rsid w:val="00FF5BC2"/>
    <w:rsid w:val="00FF5FA5"/>
    <w:rsid w:val="00FF611C"/>
    <w:rsid w:val="00FF6296"/>
    <w:rsid w:val="00FF63E6"/>
    <w:rsid w:val="00FF67D1"/>
    <w:rsid w:val="00FF680F"/>
    <w:rsid w:val="00FF6B51"/>
    <w:rsid w:val="00FF6E5E"/>
    <w:rsid w:val="00FF6E8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6F3"/>
    <w:pPr>
      <w:ind w:firstLine="709"/>
      <w:jc w:val="both"/>
    </w:pPr>
    <w:rPr>
      <w:rFonts w:ascii="Arial" w:eastAsia="Times New Roman" w:hAnsi="Arial"/>
      <w:sz w:val="26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36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36F3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rsid w:val="00D64B3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FFB"/>
    <w:rPr>
      <w:rFonts w:ascii="Arial" w:hAnsi="Arial"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D64B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CBBFAD7376F81276DF99BE21DB28F7EC2A82442344F0C08D52108F66584AD4x0hE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B8DC324180B8F62DB39BA206E74D4EE201ABA9FE529FEC763A8A75B1619066973D41666B5402137WEX4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3173E67E7EE9B1A4EBCBFE1E08A71B168FB5D028F37E8EDB0F773460A802DB6D1B1977A5700649l1b1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238</Words>
  <Characters>1357</Characters>
  <Application>Microsoft Office Outlook</Application>
  <DocSecurity>0</DocSecurity>
  <Lines>0</Lines>
  <Paragraphs>0</Paragraphs>
  <ScaleCrop>false</ScaleCrop>
  <Company>Uvat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6</cp:revision>
  <cp:lastPrinted>2013-06-04T12:41:00Z</cp:lastPrinted>
  <dcterms:created xsi:type="dcterms:W3CDTF">2013-06-25T11:07:00Z</dcterms:created>
  <dcterms:modified xsi:type="dcterms:W3CDTF">2013-06-25T11:42:00Z</dcterms:modified>
</cp:coreProperties>
</file>